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644B3" w14:textId="77777777" w:rsidR="009136FE" w:rsidRPr="00B61DA8" w:rsidRDefault="009136FE" w:rsidP="009136FE">
      <w:pPr>
        <w:rPr>
          <w:rFonts w:asciiTheme="minorHAnsi" w:hAnsiTheme="minorHAnsi" w:cstheme="minorHAnsi"/>
        </w:rPr>
      </w:pPr>
    </w:p>
    <w:p w14:paraId="32865A0D" w14:textId="77777777" w:rsidR="009136FE" w:rsidRPr="00B61DA8" w:rsidRDefault="009136FE" w:rsidP="009136FE">
      <w:pPr>
        <w:rPr>
          <w:rFonts w:asciiTheme="minorHAnsi" w:hAnsiTheme="minorHAnsi" w:cstheme="minorHAnsi"/>
        </w:rPr>
      </w:pPr>
    </w:p>
    <w:p w14:paraId="67396216" w14:textId="77777777" w:rsidR="009136FE" w:rsidRPr="00B61DA8" w:rsidRDefault="009136FE" w:rsidP="009136FE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ab/>
      </w:r>
      <w:r w:rsidRPr="00B61DA8">
        <w:rPr>
          <w:rFonts w:asciiTheme="minorHAnsi" w:hAnsiTheme="minorHAnsi" w:cstheme="minorHAnsi"/>
        </w:rPr>
        <w:tab/>
      </w:r>
      <w:r w:rsidRPr="00B61DA8">
        <w:rPr>
          <w:rFonts w:asciiTheme="minorHAnsi" w:hAnsiTheme="minorHAnsi" w:cstheme="minorHAnsi"/>
        </w:rPr>
        <w:tab/>
      </w:r>
      <w:r w:rsidRPr="00B61DA8">
        <w:rPr>
          <w:rFonts w:asciiTheme="minorHAnsi" w:hAnsiTheme="minorHAnsi" w:cstheme="minorHAnsi"/>
        </w:rPr>
        <w:tab/>
      </w:r>
      <w:r w:rsidRPr="00B61DA8">
        <w:rPr>
          <w:rFonts w:asciiTheme="minorHAnsi" w:hAnsiTheme="minorHAnsi" w:cstheme="minorHAnsi"/>
        </w:rPr>
        <w:tab/>
        <w:t>OSNUTEK POGODBE</w:t>
      </w:r>
    </w:p>
    <w:p w14:paraId="5CBD181C" w14:textId="77777777" w:rsidR="00460A21" w:rsidRPr="00B61DA8" w:rsidRDefault="00460A21" w:rsidP="000A775C">
      <w:pPr>
        <w:rPr>
          <w:rFonts w:asciiTheme="minorHAnsi" w:hAnsiTheme="minorHAnsi" w:cstheme="minorHAnsi"/>
        </w:rPr>
      </w:pPr>
    </w:p>
    <w:p w14:paraId="6757CDBD" w14:textId="2E25594B" w:rsidR="00D277FE" w:rsidRPr="00B61DA8" w:rsidRDefault="00D277FE" w:rsidP="009136FE">
      <w:pPr>
        <w:pStyle w:val="Naslov1"/>
        <w:rPr>
          <w:rFonts w:asciiTheme="minorHAnsi" w:hAnsiTheme="minorHAnsi" w:cstheme="minorHAnsi"/>
          <w:sz w:val="22"/>
          <w:szCs w:val="22"/>
        </w:rPr>
      </w:pPr>
    </w:p>
    <w:p w14:paraId="2E7CC75E" w14:textId="77777777" w:rsidR="00317627" w:rsidRPr="00B61DA8" w:rsidRDefault="00317627" w:rsidP="000A775C">
      <w:pPr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POGODBA</w:t>
      </w:r>
    </w:p>
    <w:p w14:paraId="03F936B8" w14:textId="3A6ABB18" w:rsidR="000D305E" w:rsidRPr="00B61DA8" w:rsidRDefault="00D51EF9" w:rsidP="000A775C">
      <w:pPr>
        <w:pStyle w:val="Glava"/>
        <w:jc w:val="center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za</w:t>
      </w:r>
      <w:r w:rsidR="000D305E" w:rsidRPr="00B61DA8">
        <w:rPr>
          <w:rFonts w:asciiTheme="minorHAnsi" w:hAnsiTheme="minorHAnsi" w:cstheme="minorHAnsi"/>
        </w:rPr>
        <w:t xml:space="preserve"> </w:t>
      </w:r>
    </w:p>
    <w:p w14:paraId="0AB4F4F5" w14:textId="77777777" w:rsidR="00FA3D85" w:rsidRPr="00B61DA8" w:rsidRDefault="00FA3D85" w:rsidP="000A775C">
      <w:pPr>
        <w:pStyle w:val="Glava"/>
        <w:jc w:val="center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0D305E" w:rsidRPr="00B61DA8" w14:paraId="68E99225" w14:textId="77777777" w:rsidTr="009B3A4D">
        <w:tc>
          <w:tcPr>
            <w:tcW w:w="9210" w:type="dxa"/>
            <w:shd w:val="clear" w:color="auto" w:fill="auto"/>
          </w:tcPr>
          <w:p w14:paraId="5B2612C0" w14:textId="77777777" w:rsidR="00F60BA3" w:rsidRPr="00B61DA8" w:rsidRDefault="00F60BA3" w:rsidP="000A775C">
            <w:pPr>
              <w:tabs>
                <w:tab w:val="left" w:pos="993"/>
                <w:tab w:val="left" w:pos="1134"/>
              </w:tabs>
              <w:jc w:val="center"/>
              <w:rPr>
                <w:rFonts w:asciiTheme="minorHAnsi" w:hAnsiTheme="minorHAnsi" w:cstheme="minorHAnsi"/>
              </w:rPr>
            </w:pPr>
          </w:p>
          <w:p w14:paraId="61ACCC78" w14:textId="2908F463" w:rsidR="00F60BA3" w:rsidRPr="00B61DA8" w:rsidRDefault="00A92937" w:rsidP="000A775C">
            <w:pPr>
              <w:tabs>
                <w:tab w:val="left" w:pos="993"/>
                <w:tab w:val="left" w:pos="1134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SKLADIŠČENJE LETALSKEGA GORIVA JET A1</w:t>
            </w:r>
          </w:p>
          <w:p w14:paraId="489A778F" w14:textId="5786991D" w:rsidR="00132AEE" w:rsidRPr="00B61DA8" w:rsidRDefault="00132AEE" w:rsidP="00CF103D">
            <w:pPr>
              <w:tabs>
                <w:tab w:val="left" w:pos="993"/>
                <w:tab w:val="left" w:pos="1134"/>
              </w:tabs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398968A" w14:textId="77777777" w:rsidR="000D305E" w:rsidRPr="00B61DA8" w:rsidRDefault="000D305E" w:rsidP="000A775C">
      <w:pPr>
        <w:pStyle w:val="Glava"/>
        <w:rPr>
          <w:rFonts w:asciiTheme="minorHAnsi" w:hAnsiTheme="minorHAnsi" w:cstheme="minorHAnsi"/>
        </w:rPr>
      </w:pPr>
    </w:p>
    <w:p w14:paraId="6FD42B0F" w14:textId="77777777" w:rsidR="000D305E" w:rsidRPr="00B61DA8" w:rsidRDefault="000D305E" w:rsidP="000A775C">
      <w:pPr>
        <w:pStyle w:val="Glava"/>
        <w:rPr>
          <w:rFonts w:asciiTheme="minorHAnsi" w:hAnsiTheme="minorHAnsi" w:cstheme="minorHAnsi"/>
        </w:rPr>
      </w:pPr>
    </w:p>
    <w:p w14:paraId="3984D31D" w14:textId="77777777" w:rsidR="00317627" w:rsidRPr="00B61DA8" w:rsidRDefault="00317627" w:rsidP="000A775C">
      <w:pPr>
        <w:pStyle w:val="Glava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ki jo sklepajo</w:t>
      </w:r>
    </w:p>
    <w:p w14:paraId="37A3D255" w14:textId="77777777" w:rsidR="00317627" w:rsidRPr="00B61DA8" w:rsidRDefault="00317627" w:rsidP="000A775C">
      <w:pPr>
        <w:pStyle w:val="Glava"/>
        <w:rPr>
          <w:rFonts w:asciiTheme="minorHAnsi" w:hAnsiTheme="minorHAnsi" w:cstheme="minorHAnsi"/>
        </w:rPr>
      </w:pPr>
    </w:p>
    <w:p w14:paraId="22C8D5B5" w14:textId="77777777" w:rsidR="00317627" w:rsidRPr="00B61DA8" w:rsidRDefault="006C4DDF" w:rsidP="000A775C">
      <w:pPr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NAROČNIK</w:t>
      </w:r>
      <w:r w:rsidR="00317627" w:rsidRPr="00B61DA8">
        <w:rPr>
          <w:rFonts w:asciiTheme="minorHAnsi" w:hAnsiTheme="minorHAnsi" w:cstheme="minorHAnsi"/>
          <w:b/>
        </w:rPr>
        <w:t>:</w:t>
      </w:r>
    </w:p>
    <w:p w14:paraId="0DBB3788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  <w:b/>
        </w:rPr>
        <w:t>Zavod Republike Slovenije za blagovne rezerve,</w:t>
      </w:r>
      <w:r w:rsidRPr="00B61DA8">
        <w:rPr>
          <w:rFonts w:asciiTheme="minorHAnsi" w:hAnsiTheme="minorHAnsi" w:cstheme="minorHAnsi"/>
        </w:rPr>
        <w:t xml:space="preserve"> Dunajska cesta 106, 1000 Ljubljana,</w:t>
      </w:r>
    </w:p>
    <w:p w14:paraId="624E076A" w14:textId="389BEFAC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ki ga zastopa </w:t>
      </w:r>
      <w:r w:rsidR="00E7546D" w:rsidRPr="00B61DA8">
        <w:rPr>
          <w:rFonts w:asciiTheme="minorHAnsi" w:hAnsiTheme="minorHAnsi" w:cstheme="minorHAnsi"/>
        </w:rPr>
        <w:t>direktor</w:t>
      </w:r>
      <w:r w:rsidR="009136FE" w:rsidRPr="00B61DA8">
        <w:rPr>
          <w:rFonts w:asciiTheme="minorHAnsi" w:hAnsiTheme="minorHAnsi" w:cstheme="minorHAnsi"/>
        </w:rPr>
        <w:t xml:space="preserve"> mag. Andrej KUŽNER </w:t>
      </w:r>
    </w:p>
    <w:p w14:paraId="667F5163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ID za DDV: SI</w:t>
      </w:r>
      <w:r w:rsidR="004E0D3B" w:rsidRPr="00B61DA8">
        <w:rPr>
          <w:rFonts w:asciiTheme="minorHAnsi" w:hAnsiTheme="minorHAnsi" w:cstheme="minorHAnsi"/>
        </w:rPr>
        <w:t xml:space="preserve"> </w:t>
      </w:r>
      <w:r w:rsidRPr="00B61DA8">
        <w:rPr>
          <w:rFonts w:asciiTheme="minorHAnsi" w:hAnsiTheme="minorHAnsi" w:cstheme="minorHAnsi"/>
        </w:rPr>
        <w:t>34375848</w:t>
      </w:r>
    </w:p>
    <w:p w14:paraId="3D6221AD" w14:textId="7DCF8D57" w:rsidR="00311636" w:rsidRPr="00B61DA8" w:rsidRDefault="00311636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Matična številka: 5022959</w:t>
      </w:r>
      <w:r w:rsidR="00BB04C3" w:rsidRPr="00B61DA8">
        <w:rPr>
          <w:rFonts w:asciiTheme="minorHAnsi" w:hAnsiTheme="minorHAnsi" w:cstheme="minorHAnsi"/>
        </w:rPr>
        <w:t>000</w:t>
      </w:r>
    </w:p>
    <w:p w14:paraId="78B2B419" w14:textId="77777777" w:rsidR="00176072" w:rsidRPr="00B61DA8" w:rsidRDefault="00176072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(v nadaljevanju: naročnik)</w:t>
      </w:r>
    </w:p>
    <w:p w14:paraId="7AB42382" w14:textId="77777777" w:rsidR="00317627" w:rsidRPr="00B61DA8" w:rsidRDefault="00317627" w:rsidP="000A775C">
      <w:pPr>
        <w:rPr>
          <w:rFonts w:asciiTheme="minorHAnsi" w:hAnsiTheme="minorHAnsi" w:cstheme="minorHAnsi"/>
        </w:rPr>
      </w:pPr>
    </w:p>
    <w:p w14:paraId="6BC318F3" w14:textId="77777777" w:rsidR="00B32849" w:rsidRPr="00B61DA8" w:rsidRDefault="00E572CC" w:rsidP="000A775C">
      <w:pPr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</w:rPr>
        <w:t>i</w:t>
      </w:r>
      <w:r w:rsidR="00317627" w:rsidRPr="00B61DA8">
        <w:rPr>
          <w:rFonts w:asciiTheme="minorHAnsi" w:hAnsiTheme="minorHAnsi" w:cstheme="minorHAnsi"/>
        </w:rPr>
        <w:t>n</w:t>
      </w:r>
      <w:r w:rsidR="00B32849" w:rsidRPr="00B61DA8">
        <w:rPr>
          <w:rFonts w:asciiTheme="minorHAnsi" w:hAnsiTheme="minorHAnsi" w:cstheme="minorHAnsi"/>
          <w:b/>
        </w:rPr>
        <w:t xml:space="preserve"> </w:t>
      </w:r>
    </w:p>
    <w:p w14:paraId="36A123AE" w14:textId="77777777" w:rsidR="00176072" w:rsidRPr="00B61DA8" w:rsidRDefault="00176072" w:rsidP="000A775C">
      <w:pPr>
        <w:rPr>
          <w:rFonts w:asciiTheme="minorHAnsi" w:hAnsiTheme="minorHAnsi" w:cstheme="minorHAnsi"/>
        </w:rPr>
      </w:pPr>
    </w:p>
    <w:p w14:paraId="5EE2985C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  <w:b/>
        </w:rPr>
        <w:t>IZVAJALEC:</w:t>
      </w:r>
    </w:p>
    <w:p w14:paraId="35FBEC92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………………………………………………</w:t>
      </w:r>
    </w:p>
    <w:p w14:paraId="1CAF6D24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k</w:t>
      </w:r>
      <w:r w:rsidR="004E0D3B" w:rsidRPr="00B61DA8">
        <w:rPr>
          <w:rFonts w:asciiTheme="minorHAnsi" w:hAnsiTheme="minorHAnsi" w:cstheme="minorHAnsi"/>
        </w:rPr>
        <w:t>i ga zastopa direktor  ……………………</w:t>
      </w:r>
    </w:p>
    <w:p w14:paraId="10FAB83A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ID za DDV: SI </w:t>
      </w:r>
      <w:r w:rsidR="004E0D3B" w:rsidRPr="00B61DA8">
        <w:rPr>
          <w:rFonts w:asciiTheme="minorHAnsi" w:hAnsiTheme="minorHAnsi" w:cstheme="minorHAnsi"/>
        </w:rPr>
        <w:t xml:space="preserve"> </w:t>
      </w:r>
      <w:r w:rsidRPr="00B61DA8">
        <w:rPr>
          <w:rFonts w:asciiTheme="minorHAnsi" w:hAnsiTheme="minorHAnsi" w:cstheme="minorHAnsi"/>
        </w:rPr>
        <w:t>…………………………….</w:t>
      </w:r>
    </w:p>
    <w:p w14:paraId="7D7A3ABF" w14:textId="77777777" w:rsidR="00311636" w:rsidRPr="00B61DA8" w:rsidRDefault="00311636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Matična številka:…………………………...</w:t>
      </w:r>
    </w:p>
    <w:p w14:paraId="552C9BA2" w14:textId="77777777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(v nadaljevanju: izvajalec)</w:t>
      </w:r>
    </w:p>
    <w:p w14:paraId="602E2A1F" w14:textId="77777777" w:rsidR="00DE1493" w:rsidRPr="00B61DA8" w:rsidRDefault="00DE1493" w:rsidP="000A775C">
      <w:pPr>
        <w:rPr>
          <w:rFonts w:asciiTheme="minorHAnsi" w:hAnsiTheme="minorHAnsi" w:cstheme="minorHAnsi"/>
        </w:rPr>
      </w:pPr>
    </w:p>
    <w:p w14:paraId="2B5B8592" w14:textId="1FAA37DF" w:rsidR="00317627" w:rsidRPr="00B61DA8" w:rsidRDefault="0031762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kot sledi:</w:t>
      </w:r>
    </w:p>
    <w:p w14:paraId="71200535" w14:textId="77777777" w:rsidR="00346BC8" w:rsidRPr="00B61DA8" w:rsidRDefault="00346BC8" w:rsidP="000A775C">
      <w:pPr>
        <w:rPr>
          <w:rFonts w:asciiTheme="minorHAnsi" w:hAnsiTheme="minorHAnsi" w:cstheme="minorHAnsi"/>
          <w:b/>
        </w:rPr>
        <w:sectPr w:rsidR="00346BC8" w:rsidRPr="00B61DA8" w:rsidSect="00800DA1"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sdt>
      <w:sdtPr>
        <w:rPr>
          <w:rFonts w:asciiTheme="minorHAnsi" w:eastAsia="Times New Roman" w:hAnsiTheme="minorHAnsi" w:cstheme="minorHAnsi"/>
          <w:b w:val="0"/>
          <w:bCs w:val="0"/>
          <w:color w:val="auto"/>
          <w:sz w:val="22"/>
          <w:szCs w:val="22"/>
        </w:rPr>
        <w:id w:val="711842468"/>
        <w:docPartObj>
          <w:docPartGallery w:val="Table of Contents"/>
          <w:docPartUnique/>
        </w:docPartObj>
      </w:sdtPr>
      <w:sdtEndPr/>
      <w:sdtContent>
        <w:p w14:paraId="7474B3EB" w14:textId="77777777" w:rsidR="00F3514D" w:rsidRPr="00B61DA8" w:rsidRDefault="00F3514D" w:rsidP="000A775C">
          <w:pPr>
            <w:pStyle w:val="NaslovTOC"/>
            <w:spacing w:line="240" w:lineRule="auto"/>
            <w:rPr>
              <w:rFonts w:asciiTheme="minorHAnsi" w:hAnsiTheme="minorHAnsi" w:cstheme="minorHAnsi"/>
              <w:sz w:val="22"/>
              <w:szCs w:val="22"/>
            </w:rPr>
          </w:pPr>
          <w:r w:rsidRPr="00B61DA8">
            <w:rPr>
              <w:rFonts w:asciiTheme="minorHAnsi" w:hAnsiTheme="minorHAnsi" w:cstheme="minorHAnsi"/>
              <w:sz w:val="22"/>
              <w:szCs w:val="22"/>
            </w:rPr>
            <w:t>Vsebina</w:t>
          </w:r>
        </w:p>
        <w:p w14:paraId="2568A905" w14:textId="15868738" w:rsidR="00B61DA8" w:rsidRDefault="00F3514D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r w:rsidRPr="00B61DA8">
            <w:rPr>
              <w:rFonts w:asciiTheme="minorHAnsi" w:hAnsiTheme="minorHAnsi" w:cstheme="minorHAnsi"/>
            </w:rPr>
            <w:fldChar w:fldCharType="begin"/>
          </w:r>
          <w:r w:rsidRPr="00B61DA8">
            <w:rPr>
              <w:rFonts w:asciiTheme="minorHAnsi" w:hAnsiTheme="minorHAnsi" w:cstheme="minorHAnsi"/>
            </w:rPr>
            <w:instrText xml:space="preserve"> TOC \o "1-3" \h \z \u </w:instrText>
          </w:r>
          <w:r w:rsidRPr="00B61DA8">
            <w:rPr>
              <w:rFonts w:asciiTheme="minorHAnsi" w:hAnsiTheme="minorHAnsi" w:cstheme="minorHAnsi"/>
            </w:rPr>
            <w:fldChar w:fldCharType="separate"/>
          </w:r>
          <w:hyperlink w:anchor="_Toc142556445" w:history="1">
            <w:r w:rsidR="00B61DA8" w:rsidRPr="008722C9">
              <w:rPr>
                <w:rStyle w:val="Hiperpovezava"/>
                <w:rFonts w:cstheme="minorHAnsi"/>
                <w:noProof/>
              </w:rPr>
              <w:t>UVODNA DOLOČILA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_Toc142556445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3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3B28FC55" w14:textId="2066FFA8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46" w:history="1">
            <w:r w:rsidR="00B61DA8" w:rsidRPr="008722C9">
              <w:rPr>
                <w:rStyle w:val="Hiperpovezava"/>
                <w:rFonts w:cstheme="minorHAnsi"/>
                <w:noProof/>
              </w:rPr>
              <w:t>SPLOŠNE DOLOČBE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_Toc142556446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3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2E6528B7" w14:textId="55210E6E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47" w:history="1">
            <w:r w:rsidR="00B61DA8" w:rsidRPr="008722C9">
              <w:rPr>
                <w:rStyle w:val="Hiperpovezava"/>
                <w:rFonts w:cstheme="minorHAnsi"/>
                <w:noProof/>
              </w:rPr>
              <w:t>PREDMET POGODBE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_Toc142556447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3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79D7B42B" w14:textId="00A15ECD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48" w:history="1">
            <w:r w:rsidR="00B61DA8" w:rsidRPr="008722C9">
              <w:rPr>
                <w:rStyle w:val="Hiperpovezava"/>
                <w:rFonts w:cstheme="minorHAnsi"/>
                <w:noProof/>
              </w:rPr>
              <w:t>PODIZVAJALCI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_Toc142556448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3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6327BE98" w14:textId="313C4E92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49" w:history="1">
            <w:r w:rsidR="00B61DA8" w:rsidRPr="008722C9">
              <w:rPr>
                <w:rStyle w:val="Hiperpovezava"/>
                <w:rFonts w:cstheme="minorHAnsi"/>
                <w:noProof/>
              </w:rPr>
              <w:t>POGODBENI ROK IN KRAJ SKLADIŠČENJA BLAGA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_Toc142556449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4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06C7B97E" w14:textId="7ABCA2EC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0" w:history="1">
            <w:r w:rsidR="00B61DA8" w:rsidRPr="008722C9">
              <w:rPr>
                <w:rStyle w:val="Hiperpovezava"/>
                <w:rFonts w:cstheme="minorHAnsi"/>
                <w:noProof/>
              </w:rPr>
              <w:t>IZVAJANJE STORITVE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_Toc142556450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5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3723DC4F" w14:textId="263DA6DB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1" w:history="1">
            <w:r w:rsidR="00B61DA8" w:rsidRPr="008722C9">
              <w:rPr>
                <w:rStyle w:val="Hiperpovezava"/>
                <w:rFonts w:cstheme="minorHAnsi"/>
                <w:noProof/>
              </w:rPr>
              <w:t>KONTROLA BLAGA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_Toc142556451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6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75C78BC0" w14:textId="214AA66F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2" w:history="1">
            <w:r w:rsidR="00B61DA8" w:rsidRPr="008722C9">
              <w:rPr>
                <w:rStyle w:val="Hiperpovezava"/>
                <w:rFonts w:cstheme="minorHAnsi"/>
                <w:noProof/>
              </w:rPr>
              <w:t>POGODBENE CENE, POGODBENA VREDNOST IN PLAČILNI POGOJI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_Toc142556452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7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034948C7" w14:textId="6C1144D2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3" w:history="1">
            <w:r w:rsidR="00B61DA8" w:rsidRPr="008722C9">
              <w:rPr>
                <w:rStyle w:val="Hiperpovezava"/>
                <w:rFonts w:cstheme="minorHAnsi"/>
                <w:noProof/>
              </w:rPr>
              <w:t>OBVEZNOSTI POGODBENIH STRANK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_Toc142556453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8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2D79AFDE" w14:textId="65C33302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4" w:history="1">
            <w:r w:rsidR="00B61DA8" w:rsidRPr="008722C9">
              <w:rPr>
                <w:rStyle w:val="Hiperpovezava"/>
                <w:rFonts w:cstheme="minorHAnsi"/>
                <w:noProof/>
              </w:rPr>
              <w:t>FINANČNO ZAVAROVANJE ZA DOBRO IZVEDBO POGODBENIH OBVEZNOSTI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_Toc142556454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9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305CAC9F" w14:textId="7585422B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5" w:history="1">
            <w:r w:rsidR="00B61DA8" w:rsidRPr="008722C9">
              <w:rPr>
                <w:rStyle w:val="Hiperpovezava"/>
                <w:rFonts w:cstheme="minorHAnsi"/>
                <w:noProof/>
              </w:rPr>
              <w:t>ZAVAROVANJE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_Toc142556455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9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6E57197D" w14:textId="380A1EA9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6" w:history="1">
            <w:r w:rsidR="00B61DA8" w:rsidRPr="008722C9">
              <w:rPr>
                <w:rStyle w:val="Hiperpovezava"/>
                <w:rFonts w:cstheme="minorHAnsi"/>
                <w:noProof/>
              </w:rPr>
              <w:t>POGODBENA KAZEN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_Toc142556456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11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1E79C66D" w14:textId="7BD6A0AF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7" w:history="1">
            <w:r w:rsidR="00B61DA8" w:rsidRPr="008722C9">
              <w:rPr>
                <w:rStyle w:val="Hiperpovezava"/>
                <w:rFonts w:cstheme="minorHAnsi"/>
                <w:noProof/>
              </w:rPr>
              <w:t>POVRNITEV ŠKODE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_Toc142556457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11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40BDFA5F" w14:textId="57819BB3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8" w:history="1">
            <w:r w:rsidR="00B61DA8" w:rsidRPr="008722C9">
              <w:rPr>
                <w:rStyle w:val="Hiperpovezava"/>
                <w:rFonts w:cstheme="minorHAnsi"/>
                <w:noProof/>
              </w:rPr>
              <w:t>SKRBNIKI POGODBE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_Toc142556458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11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533ADFE2" w14:textId="6517C7E8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59" w:history="1">
            <w:r w:rsidR="00B61DA8" w:rsidRPr="008722C9">
              <w:rPr>
                <w:rStyle w:val="Hiperpovezava"/>
                <w:rFonts w:cstheme="minorHAnsi"/>
                <w:noProof/>
              </w:rPr>
              <w:t>POSLOVNA SKRIVNOST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_Toc142556459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12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14ABC4FC" w14:textId="743152E1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60" w:history="1">
            <w:r w:rsidR="00B61DA8" w:rsidRPr="008722C9">
              <w:rPr>
                <w:rStyle w:val="Hiperpovezava"/>
                <w:rFonts w:cstheme="minorHAnsi"/>
                <w:noProof/>
              </w:rPr>
              <w:t>ODSTOP OD POGODBE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_Toc142556460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12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1CB0AFE5" w14:textId="3988EF7A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61" w:history="1">
            <w:r w:rsidR="00B61DA8" w:rsidRPr="008722C9">
              <w:rPr>
                <w:rStyle w:val="Hiperpovezava"/>
                <w:rFonts w:cstheme="minorHAnsi"/>
                <w:noProof/>
              </w:rPr>
              <w:t>PROTIKORUPCIJSKA KLAVZULA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_Toc142556461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12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4158AE72" w14:textId="26E1400C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62" w:history="1">
            <w:r w:rsidR="00B61DA8" w:rsidRPr="008722C9">
              <w:rPr>
                <w:rStyle w:val="Hiperpovezava"/>
                <w:rFonts w:cstheme="minorHAnsi"/>
                <w:noProof/>
              </w:rPr>
              <w:t>RAZVEZNI POGOJ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_Toc142556462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13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0229257B" w14:textId="2CE9FDF0" w:rsidR="00B61DA8" w:rsidRDefault="00CE6FC6">
          <w:pPr>
            <w:pStyle w:val="Kazalovsebine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42556463" w:history="1">
            <w:r w:rsidR="00B61DA8" w:rsidRPr="008722C9">
              <w:rPr>
                <w:rStyle w:val="Hiperpovezava"/>
                <w:rFonts w:cstheme="minorHAnsi"/>
                <w:noProof/>
              </w:rPr>
              <w:t>PREHODNA IN KONČNA DOLOČILA</w:t>
            </w:r>
            <w:r w:rsidR="00B61DA8">
              <w:rPr>
                <w:noProof/>
                <w:webHidden/>
              </w:rPr>
              <w:tab/>
            </w:r>
            <w:r w:rsidR="00B61DA8">
              <w:rPr>
                <w:noProof/>
                <w:webHidden/>
              </w:rPr>
              <w:fldChar w:fldCharType="begin"/>
            </w:r>
            <w:r w:rsidR="00B61DA8">
              <w:rPr>
                <w:noProof/>
                <w:webHidden/>
              </w:rPr>
              <w:instrText xml:space="preserve"> PAGEREF _Toc142556463 \h </w:instrText>
            </w:r>
            <w:r w:rsidR="00B61DA8">
              <w:rPr>
                <w:noProof/>
                <w:webHidden/>
              </w:rPr>
            </w:r>
            <w:r w:rsidR="00B61DA8">
              <w:rPr>
                <w:noProof/>
                <w:webHidden/>
              </w:rPr>
              <w:fldChar w:fldCharType="separate"/>
            </w:r>
            <w:r w:rsidR="00AE10B5">
              <w:rPr>
                <w:noProof/>
                <w:webHidden/>
              </w:rPr>
              <w:t>13</w:t>
            </w:r>
            <w:r w:rsidR="00B61DA8">
              <w:rPr>
                <w:noProof/>
                <w:webHidden/>
              </w:rPr>
              <w:fldChar w:fldCharType="end"/>
            </w:r>
          </w:hyperlink>
        </w:p>
        <w:p w14:paraId="184C29A9" w14:textId="63ED65D6" w:rsidR="00F3514D" w:rsidRPr="00B61DA8" w:rsidRDefault="00F3514D" w:rsidP="000A775C">
          <w:pPr>
            <w:rPr>
              <w:rFonts w:asciiTheme="minorHAnsi" w:hAnsiTheme="minorHAnsi" w:cstheme="minorHAnsi"/>
            </w:rPr>
          </w:pPr>
          <w:r w:rsidRPr="00B61DA8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3CE6F4F0" w14:textId="77777777" w:rsidR="00346BC8" w:rsidRPr="00B61DA8" w:rsidRDefault="00346BC8" w:rsidP="000A775C">
      <w:pPr>
        <w:jc w:val="left"/>
        <w:rPr>
          <w:rFonts w:asciiTheme="minorHAnsi" w:hAnsiTheme="minorHAnsi" w:cstheme="minorHAnsi"/>
          <w:b/>
          <w:bCs/>
          <w:kern w:val="32"/>
        </w:rPr>
      </w:pPr>
      <w:r w:rsidRPr="00B61DA8">
        <w:rPr>
          <w:rFonts w:asciiTheme="minorHAnsi" w:hAnsiTheme="minorHAnsi" w:cstheme="minorHAnsi"/>
        </w:rPr>
        <w:br w:type="page"/>
      </w:r>
    </w:p>
    <w:p w14:paraId="09389E07" w14:textId="77777777" w:rsidR="009136FE" w:rsidRPr="00B61DA8" w:rsidRDefault="009136FE" w:rsidP="009136FE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0" w:name="_Toc99019224"/>
      <w:bookmarkStart w:id="1" w:name="_Toc142556445"/>
      <w:r w:rsidRPr="00B61DA8">
        <w:rPr>
          <w:rFonts w:asciiTheme="minorHAnsi" w:hAnsiTheme="minorHAnsi" w:cstheme="minorHAnsi"/>
          <w:sz w:val="22"/>
          <w:szCs w:val="22"/>
        </w:rPr>
        <w:lastRenderedPageBreak/>
        <w:t>UVODNA DOLOČILA</w:t>
      </w:r>
      <w:bookmarkEnd w:id="0"/>
      <w:bookmarkEnd w:id="1"/>
    </w:p>
    <w:p w14:paraId="5C13171B" w14:textId="77777777" w:rsidR="009136FE" w:rsidRPr="00B61DA8" w:rsidRDefault="009136FE" w:rsidP="009136FE">
      <w:pPr>
        <w:rPr>
          <w:rFonts w:asciiTheme="minorHAnsi" w:hAnsiTheme="minorHAnsi" w:cstheme="minorHAnsi"/>
        </w:rPr>
      </w:pPr>
    </w:p>
    <w:p w14:paraId="636A5939" w14:textId="77777777" w:rsidR="009136FE" w:rsidRPr="00B61DA8" w:rsidRDefault="009136FE" w:rsidP="009136FE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01EDC790" w14:textId="77777777" w:rsidR="009136FE" w:rsidRPr="00B61DA8" w:rsidRDefault="009136FE" w:rsidP="00D432B3">
      <w:pPr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</w:rPr>
        <w:t>Pogodbeni stranki uvodoma ugotavljata:</w:t>
      </w:r>
    </w:p>
    <w:p w14:paraId="1A0D895A" w14:textId="7A45646C" w:rsidR="009136FE" w:rsidRPr="00B61DA8" w:rsidRDefault="009136FE" w:rsidP="00D432B3">
      <w:pPr>
        <w:pStyle w:val="Odstavekseznama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da je naročnik objavil javno naročilo za izvedbo storitve </w:t>
      </w:r>
      <w:r w:rsidR="00AA406E" w:rsidRPr="00B61DA8">
        <w:rPr>
          <w:rFonts w:asciiTheme="minorHAnsi" w:hAnsiTheme="minorHAnsi" w:cstheme="minorHAnsi"/>
        </w:rPr>
        <w:t>»</w:t>
      </w:r>
      <w:r w:rsidR="00A92937" w:rsidRPr="00B61DA8">
        <w:rPr>
          <w:rFonts w:asciiTheme="minorHAnsi" w:hAnsiTheme="minorHAnsi" w:cstheme="minorHAnsi"/>
        </w:rPr>
        <w:t>Skladiščenje letalskega goriva JET A1</w:t>
      </w:r>
      <w:r w:rsidRPr="00B61DA8">
        <w:rPr>
          <w:rFonts w:asciiTheme="minorHAnsi" w:hAnsiTheme="minorHAnsi" w:cstheme="minorHAnsi"/>
        </w:rPr>
        <w:t>« po odprtem postopku, ki je bilo objavljeno na Portalu javnih naročil pod št. ……………….. z dne ……………..</w:t>
      </w:r>
      <w:r w:rsidR="00F25378" w:rsidRPr="00B61DA8">
        <w:rPr>
          <w:rFonts w:asciiTheme="minorHAnsi" w:hAnsiTheme="minorHAnsi" w:cstheme="minorHAnsi"/>
        </w:rPr>
        <w:t xml:space="preserve"> in v Uradnem listu EU pod št……….. z dne …………</w:t>
      </w:r>
      <w:r w:rsidRPr="00B61DA8">
        <w:rPr>
          <w:rFonts w:asciiTheme="minorHAnsi" w:hAnsiTheme="minorHAnsi" w:cstheme="minorHAnsi"/>
        </w:rPr>
        <w:t xml:space="preserve">; </w:t>
      </w:r>
    </w:p>
    <w:p w14:paraId="145AF15B" w14:textId="33407891" w:rsidR="009136FE" w:rsidRPr="00B61DA8" w:rsidRDefault="009136FE" w:rsidP="00D432B3">
      <w:pPr>
        <w:pStyle w:val="Odstavekseznama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da se razpisna dokumentacija naročnika vodi pod številko: </w:t>
      </w:r>
      <w:r w:rsidR="00DE1493" w:rsidRPr="00B61DA8">
        <w:rPr>
          <w:rFonts w:asciiTheme="minorHAnsi" w:hAnsiTheme="minorHAnsi" w:cstheme="minorHAnsi"/>
        </w:rPr>
        <w:t>4302-0</w:t>
      </w:r>
      <w:r w:rsidR="00BB04C3" w:rsidRPr="00B61DA8">
        <w:rPr>
          <w:rFonts w:asciiTheme="minorHAnsi" w:hAnsiTheme="minorHAnsi" w:cstheme="minorHAnsi"/>
        </w:rPr>
        <w:t>144</w:t>
      </w:r>
      <w:r w:rsidR="00DE1493" w:rsidRPr="00B61DA8">
        <w:rPr>
          <w:rFonts w:asciiTheme="minorHAnsi" w:hAnsiTheme="minorHAnsi" w:cstheme="minorHAnsi"/>
        </w:rPr>
        <w:t>/2023</w:t>
      </w:r>
      <w:r w:rsidRPr="00B61DA8">
        <w:rPr>
          <w:rFonts w:asciiTheme="minorHAnsi" w:hAnsiTheme="minorHAnsi" w:cstheme="minorHAnsi"/>
        </w:rPr>
        <w:t xml:space="preserve"> (št. JN: </w:t>
      </w:r>
      <w:r w:rsidR="00DE1493" w:rsidRPr="00B61DA8">
        <w:rPr>
          <w:rFonts w:asciiTheme="minorHAnsi" w:hAnsiTheme="minorHAnsi" w:cstheme="minorHAnsi"/>
        </w:rPr>
        <w:t>2023-</w:t>
      </w:r>
      <w:r w:rsidR="0038713A" w:rsidRPr="00B61DA8">
        <w:rPr>
          <w:rFonts w:asciiTheme="minorHAnsi" w:hAnsiTheme="minorHAnsi" w:cstheme="minorHAnsi"/>
        </w:rPr>
        <w:t>249</w:t>
      </w:r>
      <w:r w:rsidRPr="00B61DA8">
        <w:rPr>
          <w:rFonts w:asciiTheme="minorHAnsi" w:hAnsiTheme="minorHAnsi" w:cstheme="minorHAnsi"/>
        </w:rPr>
        <w:t>);</w:t>
      </w:r>
    </w:p>
    <w:p w14:paraId="7FE9E840" w14:textId="28D0BC4C" w:rsidR="009136FE" w:rsidRPr="00B61DA8" w:rsidRDefault="009136FE" w:rsidP="00D432B3">
      <w:pPr>
        <w:pStyle w:val="Odstavekseznama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da je naročnik dne ……… prejel ponudbo ponudnika </w:t>
      </w:r>
      <w:r w:rsidR="000C623E" w:rsidRPr="00B61DA8">
        <w:rPr>
          <w:rFonts w:asciiTheme="minorHAnsi" w:hAnsiTheme="minorHAnsi" w:cstheme="minorHAnsi"/>
        </w:rPr>
        <w:t>za</w:t>
      </w:r>
      <w:r w:rsidRPr="00B61DA8">
        <w:rPr>
          <w:rFonts w:asciiTheme="minorHAnsi" w:hAnsiTheme="minorHAnsi" w:cstheme="minorHAnsi"/>
        </w:rPr>
        <w:t xml:space="preserve"> predmetn</w:t>
      </w:r>
      <w:r w:rsidR="000C623E" w:rsidRPr="00B61DA8">
        <w:rPr>
          <w:rFonts w:asciiTheme="minorHAnsi" w:hAnsiTheme="minorHAnsi" w:cstheme="minorHAnsi"/>
        </w:rPr>
        <w:t>o</w:t>
      </w:r>
      <w:r w:rsidRPr="00B61DA8">
        <w:rPr>
          <w:rFonts w:asciiTheme="minorHAnsi" w:hAnsiTheme="minorHAnsi" w:cstheme="minorHAnsi"/>
        </w:rPr>
        <w:t xml:space="preserve"> javn</w:t>
      </w:r>
      <w:r w:rsidR="000C623E" w:rsidRPr="00B61DA8">
        <w:rPr>
          <w:rFonts w:asciiTheme="minorHAnsi" w:hAnsiTheme="minorHAnsi" w:cstheme="minorHAnsi"/>
        </w:rPr>
        <w:t>o</w:t>
      </w:r>
      <w:r w:rsidRPr="00B61DA8">
        <w:rPr>
          <w:rFonts w:asciiTheme="minorHAnsi" w:hAnsiTheme="minorHAnsi" w:cstheme="minorHAnsi"/>
        </w:rPr>
        <w:t xml:space="preserve"> naročil</w:t>
      </w:r>
      <w:r w:rsidR="000C623E" w:rsidRPr="00B61DA8">
        <w:rPr>
          <w:rFonts w:asciiTheme="minorHAnsi" w:hAnsiTheme="minorHAnsi" w:cstheme="minorHAnsi"/>
        </w:rPr>
        <w:t>o</w:t>
      </w:r>
      <w:r w:rsidRPr="00B61DA8">
        <w:rPr>
          <w:rFonts w:asciiTheme="minorHAnsi" w:hAnsiTheme="minorHAnsi" w:cstheme="minorHAnsi"/>
        </w:rPr>
        <w:t>;</w:t>
      </w:r>
    </w:p>
    <w:p w14:paraId="4B7FE84B" w14:textId="66F875D2" w:rsidR="009136FE" w:rsidRPr="00B61DA8" w:rsidRDefault="009136FE" w:rsidP="00D432B3">
      <w:pPr>
        <w:pStyle w:val="Odstavekseznama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da je naročnik na Portalu javnih naročil objavil odločitev o oddaji naročila </w:t>
      </w:r>
      <w:r w:rsidR="0075301A" w:rsidRPr="00B61DA8">
        <w:rPr>
          <w:rFonts w:asciiTheme="minorHAnsi" w:hAnsiTheme="minorHAnsi" w:cstheme="minorHAnsi"/>
        </w:rPr>
        <w:t>izvajalcu</w:t>
      </w:r>
      <w:r w:rsidR="00563453" w:rsidRPr="00B61DA8">
        <w:rPr>
          <w:rFonts w:asciiTheme="minorHAnsi" w:hAnsiTheme="minorHAnsi" w:cstheme="minorHAnsi"/>
        </w:rPr>
        <w:t>, št.:………………</w:t>
      </w:r>
      <w:r w:rsidRPr="00B61DA8">
        <w:rPr>
          <w:rFonts w:asciiTheme="minorHAnsi" w:hAnsiTheme="minorHAnsi" w:cstheme="minorHAnsi"/>
        </w:rPr>
        <w:t>ter da je odločitev o oddaji naročila postala pravnomočna dne …………………;</w:t>
      </w:r>
    </w:p>
    <w:p w14:paraId="1A78DF47" w14:textId="4C629D67" w:rsidR="0075301A" w:rsidRPr="00B61DA8" w:rsidRDefault="009136FE" w:rsidP="00963036">
      <w:pPr>
        <w:pStyle w:val="Odstavekseznama"/>
        <w:widowControl w:val="0"/>
        <w:numPr>
          <w:ilvl w:val="0"/>
          <w:numId w:val="2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da pogodbeni stranki to pogodbo sklepata z namenom realizacije pravnega posla, ki je predmet javnega naročila. </w:t>
      </w:r>
    </w:p>
    <w:p w14:paraId="098F6D99" w14:textId="77777777" w:rsidR="009136FE" w:rsidRPr="00B61DA8" w:rsidRDefault="009136FE" w:rsidP="009136FE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" w:name="_Toc142556446"/>
      <w:bookmarkStart w:id="3" w:name="_Toc99019225"/>
      <w:r w:rsidRPr="00B61DA8">
        <w:rPr>
          <w:rFonts w:asciiTheme="minorHAnsi" w:hAnsiTheme="minorHAnsi" w:cstheme="minorHAnsi"/>
          <w:sz w:val="22"/>
          <w:szCs w:val="22"/>
        </w:rPr>
        <w:t>SPLOŠNE DOLOČBE</w:t>
      </w:r>
      <w:bookmarkEnd w:id="2"/>
    </w:p>
    <w:p w14:paraId="504882BC" w14:textId="4C3F4F0C" w:rsidR="009136FE" w:rsidRPr="00B61DA8" w:rsidRDefault="009136FE" w:rsidP="009136FE">
      <w:pPr>
        <w:rPr>
          <w:rFonts w:asciiTheme="minorHAnsi" w:hAnsiTheme="minorHAnsi" w:cstheme="minorHAnsi"/>
          <w:i/>
          <w:color w:val="BFBFBF" w:themeColor="background1" w:themeShade="BF"/>
        </w:rPr>
      </w:pPr>
      <w:r w:rsidRPr="00B61DA8">
        <w:rPr>
          <w:rFonts w:asciiTheme="minorHAnsi" w:hAnsiTheme="minorHAnsi" w:cstheme="minorHAnsi"/>
          <w:i/>
          <w:color w:val="BFBFBF" w:themeColor="background1" w:themeShade="BF"/>
        </w:rPr>
        <w:t>(uporabi se če je izvajalec skupina sodelujočih podjetij in se prilagodi na konkreten primer)</w:t>
      </w:r>
      <w:bookmarkEnd w:id="3"/>
    </w:p>
    <w:p w14:paraId="068A902E" w14:textId="77777777" w:rsidR="009136FE" w:rsidRPr="00B61DA8" w:rsidRDefault="009136FE" w:rsidP="009136FE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5090FE25" w14:textId="66732244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je podjetje ali skupina sodelujočih podjetij, ki so skupaj oddali ponudbo in prevzeli javno naročilo za izvedbo storitve po tej pogodbi. </w:t>
      </w:r>
    </w:p>
    <w:p w14:paraId="6572B1B9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</w:p>
    <w:p w14:paraId="7C18EFB4" w14:textId="15A336DC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primeru, da je </w:t>
      </w:r>
      <w:r w:rsidR="0075301A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skupina sodelujočih podjetij, so vsa sodelujoča podjetja podpisniki pogodbe </w:t>
      </w:r>
      <w:r w:rsidR="0075301A" w:rsidRPr="00B61DA8">
        <w:rPr>
          <w:rFonts w:asciiTheme="minorHAnsi" w:hAnsiTheme="minorHAnsi" w:cstheme="minorHAnsi"/>
        </w:rPr>
        <w:t xml:space="preserve">z izvajalcem </w:t>
      </w:r>
      <w:r w:rsidRPr="00B61DA8">
        <w:rPr>
          <w:rFonts w:asciiTheme="minorHAnsi" w:hAnsiTheme="minorHAnsi" w:cstheme="minorHAnsi"/>
        </w:rPr>
        <w:t xml:space="preserve">in so solidarno odgovorni za uspešno izpolnitev javnega naročila za </w:t>
      </w:r>
      <w:r w:rsidR="0075301A" w:rsidRPr="00B61DA8">
        <w:rPr>
          <w:rFonts w:asciiTheme="minorHAnsi" w:hAnsiTheme="minorHAnsi" w:cstheme="minorHAnsi"/>
        </w:rPr>
        <w:t>izvedbo storitve</w:t>
      </w:r>
      <w:r w:rsidRPr="00B61DA8">
        <w:rPr>
          <w:rFonts w:asciiTheme="minorHAnsi" w:hAnsiTheme="minorHAnsi" w:cstheme="minorHAnsi"/>
        </w:rPr>
        <w:t xml:space="preserve"> po tej pogodbi. </w:t>
      </w:r>
    </w:p>
    <w:p w14:paraId="63B0C300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</w:p>
    <w:p w14:paraId="70194FC1" w14:textId="4DB8B04D" w:rsidR="000A5548" w:rsidRPr="00B61DA8" w:rsidRDefault="009136FE" w:rsidP="009136FE">
      <w:pPr>
        <w:widowControl w:val="0"/>
        <w:rPr>
          <w:rFonts w:asciiTheme="minorHAnsi" w:hAnsiTheme="minorHAnsi" w:cstheme="minorHAnsi"/>
          <w:i/>
          <w:color w:val="BFBFBF" w:themeColor="background1" w:themeShade="BF"/>
        </w:rPr>
      </w:pPr>
      <w:r w:rsidRPr="00B61DA8">
        <w:rPr>
          <w:rFonts w:asciiTheme="minorHAnsi" w:hAnsiTheme="minorHAnsi" w:cstheme="minorHAnsi"/>
        </w:rPr>
        <w:t xml:space="preserve">Podizvajalci niso sopodpisniki pogodbe in tako tudi niso neposredno odgovorni za uspešno izpolnitev javnega naročila za </w:t>
      </w:r>
      <w:r w:rsidR="0075301A" w:rsidRPr="00B61DA8">
        <w:rPr>
          <w:rFonts w:asciiTheme="minorHAnsi" w:hAnsiTheme="minorHAnsi" w:cstheme="minorHAnsi"/>
        </w:rPr>
        <w:t>izvedbo storitve</w:t>
      </w:r>
      <w:r w:rsidRPr="00B61DA8">
        <w:rPr>
          <w:rFonts w:asciiTheme="minorHAnsi" w:hAnsiTheme="minorHAnsi" w:cstheme="minorHAnsi"/>
        </w:rPr>
        <w:t xml:space="preserve"> po tej pogodbi oz. za njihov del odgovarjajo </w:t>
      </w:r>
      <w:r w:rsidR="0075301A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ali skupina sodelujočih podjetij.</w:t>
      </w:r>
      <w:r w:rsidR="0075301A" w:rsidRPr="00B61DA8">
        <w:rPr>
          <w:rFonts w:asciiTheme="minorHAnsi" w:hAnsiTheme="minorHAnsi" w:cstheme="minorHAnsi"/>
          <w:color w:val="BFBFBF" w:themeColor="background1" w:themeShade="BF"/>
        </w:rPr>
        <w:t xml:space="preserve"> </w:t>
      </w:r>
      <w:r w:rsidR="0075301A" w:rsidRPr="00B61DA8">
        <w:rPr>
          <w:rFonts w:asciiTheme="minorHAnsi" w:hAnsiTheme="minorHAnsi" w:cstheme="minorHAnsi"/>
          <w:i/>
          <w:color w:val="BFBFBF" w:themeColor="background1" w:themeShade="BF"/>
        </w:rPr>
        <w:t>(uporabimo, če imamo podizvajalce)</w:t>
      </w:r>
    </w:p>
    <w:p w14:paraId="415068B8" w14:textId="44CE2027" w:rsidR="000A5548" w:rsidRPr="00B61DA8" w:rsidRDefault="000A5548" w:rsidP="009136FE">
      <w:pPr>
        <w:widowControl w:val="0"/>
        <w:rPr>
          <w:rFonts w:asciiTheme="minorHAnsi" w:hAnsiTheme="minorHAnsi" w:cstheme="minorHAnsi"/>
          <w:i/>
          <w:color w:val="BFBFBF" w:themeColor="background1" w:themeShade="BF"/>
        </w:rPr>
      </w:pPr>
    </w:p>
    <w:p w14:paraId="32B452AF" w14:textId="0A7232BE" w:rsidR="000A5548" w:rsidRPr="00B61DA8" w:rsidRDefault="000A5548" w:rsidP="009136FE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Naročnik bo v času trajanja te pogodbe komuniciral samo z glavnim izvajalcem (nosilcem posla). </w:t>
      </w:r>
    </w:p>
    <w:p w14:paraId="1CE75616" w14:textId="77777777" w:rsidR="009136FE" w:rsidRPr="00B61DA8" w:rsidRDefault="009136FE" w:rsidP="009136FE">
      <w:pPr>
        <w:rPr>
          <w:rFonts w:asciiTheme="minorHAnsi" w:hAnsiTheme="minorHAnsi" w:cstheme="minorHAnsi"/>
        </w:rPr>
      </w:pPr>
    </w:p>
    <w:p w14:paraId="71DE4A81" w14:textId="407EB5F2" w:rsidR="009136FE" w:rsidRPr="00B61DA8" w:rsidRDefault="009136FE" w:rsidP="009136FE">
      <w:pPr>
        <w:pStyle w:val="Naslov1"/>
        <w:spacing w:before="0"/>
        <w:rPr>
          <w:rFonts w:asciiTheme="minorHAnsi" w:hAnsiTheme="minorHAnsi" w:cstheme="minorHAnsi"/>
          <w:sz w:val="22"/>
          <w:szCs w:val="22"/>
        </w:rPr>
      </w:pPr>
      <w:bookmarkStart w:id="4" w:name="_Toc99019226"/>
      <w:bookmarkStart w:id="5" w:name="_Toc142556447"/>
      <w:r w:rsidRPr="00B61DA8">
        <w:rPr>
          <w:rFonts w:asciiTheme="minorHAnsi" w:hAnsiTheme="minorHAnsi" w:cstheme="minorHAnsi"/>
          <w:sz w:val="22"/>
          <w:szCs w:val="22"/>
        </w:rPr>
        <w:t>PREDMET POGODBE</w:t>
      </w:r>
      <w:bookmarkEnd w:id="4"/>
      <w:bookmarkEnd w:id="5"/>
    </w:p>
    <w:p w14:paraId="79186111" w14:textId="77777777" w:rsidR="009136FE" w:rsidRPr="00B61DA8" w:rsidRDefault="009136FE" w:rsidP="009136FE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3750B24D" w14:textId="7F953778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S to pogodbo </w:t>
      </w:r>
      <w:r w:rsidR="0075301A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naroča, </w:t>
      </w:r>
      <w:r w:rsidR="0075301A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pa prevzema izpolnitev javnega naročila za </w:t>
      </w:r>
      <w:r w:rsidR="0075301A" w:rsidRPr="00B61DA8">
        <w:rPr>
          <w:rFonts w:asciiTheme="minorHAnsi" w:hAnsiTheme="minorHAnsi" w:cstheme="minorHAnsi"/>
        </w:rPr>
        <w:t xml:space="preserve">izvedbo </w:t>
      </w:r>
      <w:r w:rsidR="00C4048C" w:rsidRPr="00B61DA8">
        <w:rPr>
          <w:rFonts w:asciiTheme="minorHAnsi" w:hAnsiTheme="minorHAnsi" w:cstheme="minorHAnsi"/>
        </w:rPr>
        <w:t>s</w:t>
      </w:r>
      <w:r w:rsidR="00A92937" w:rsidRPr="00B61DA8">
        <w:rPr>
          <w:rFonts w:asciiTheme="minorHAnsi" w:hAnsiTheme="minorHAnsi" w:cstheme="minorHAnsi"/>
        </w:rPr>
        <w:t>kladiščenj</w:t>
      </w:r>
      <w:r w:rsidR="00C4048C" w:rsidRPr="00B61DA8">
        <w:rPr>
          <w:rFonts w:asciiTheme="minorHAnsi" w:hAnsiTheme="minorHAnsi" w:cstheme="minorHAnsi"/>
        </w:rPr>
        <w:t>a 3.900 m</w:t>
      </w:r>
      <w:r w:rsidR="00C4048C" w:rsidRPr="00B61DA8">
        <w:rPr>
          <w:rFonts w:asciiTheme="minorHAnsi" w:hAnsiTheme="minorHAnsi" w:cstheme="minorHAnsi"/>
          <w:vertAlign w:val="superscript"/>
        </w:rPr>
        <w:t>3</w:t>
      </w:r>
      <w:r w:rsidR="00A92937" w:rsidRPr="00B61DA8">
        <w:rPr>
          <w:rFonts w:asciiTheme="minorHAnsi" w:hAnsiTheme="minorHAnsi" w:cstheme="minorHAnsi"/>
        </w:rPr>
        <w:t xml:space="preserve"> letalskega goriva JET A1</w:t>
      </w:r>
      <w:r w:rsidR="00AF57A0" w:rsidRPr="00B61DA8">
        <w:rPr>
          <w:rFonts w:asciiTheme="minorHAnsi" w:hAnsiTheme="minorHAnsi" w:cstheme="minorHAnsi"/>
        </w:rPr>
        <w:t>, kakovosti skladno s standardom AFQRJOS, zadnja verzija.</w:t>
      </w:r>
    </w:p>
    <w:p w14:paraId="2DD507D2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</w:p>
    <w:p w14:paraId="48B7F071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Razpisna in ponudbena dokumentacija sta sestavni del te pogodbe.</w:t>
      </w:r>
    </w:p>
    <w:p w14:paraId="7A0A2787" w14:textId="77777777" w:rsidR="003229CD" w:rsidRPr="00B61DA8" w:rsidRDefault="0075301A" w:rsidP="0075301A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6" w:name="_Toc142556448"/>
      <w:bookmarkStart w:id="7" w:name="_Toc99019227"/>
      <w:r w:rsidRPr="00B61DA8">
        <w:rPr>
          <w:rFonts w:asciiTheme="minorHAnsi" w:hAnsiTheme="minorHAnsi" w:cstheme="minorHAnsi"/>
          <w:sz w:val="22"/>
          <w:szCs w:val="22"/>
        </w:rPr>
        <w:t>PODIZVAJALCI</w:t>
      </w:r>
      <w:bookmarkEnd w:id="6"/>
      <w:r w:rsidRPr="00B61DA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D2A82E" w14:textId="6AD46794" w:rsidR="0075301A" w:rsidRPr="00B61DA8" w:rsidRDefault="0075301A" w:rsidP="003229CD">
      <w:pPr>
        <w:rPr>
          <w:rFonts w:asciiTheme="minorHAnsi" w:hAnsiTheme="minorHAnsi" w:cstheme="minorHAnsi"/>
          <w:i/>
          <w:color w:val="BFBFBF" w:themeColor="background1" w:themeShade="BF"/>
        </w:rPr>
      </w:pPr>
      <w:r w:rsidRPr="00B61DA8">
        <w:rPr>
          <w:rFonts w:asciiTheme="minorHAnsi" w:hAnsiTheme="minorHAnsi" w:cstheme="minorHAnsi"/>
          <w:i/>
          <w:color w:val="BFBFBF" w:themeColor="background1" w:themeShade="BF"/>
        </w:rPr>
        <w:t xml:space="preserve">(uporabiti, če </w:t>
      </w:r>
      <w:r w:rsidR="00466611" w:rsidRPr="00B61DA8">
        <w:rPr>
          <w:rFonts w:asciiTheme="minorHAnsi" w:hAnsiTheme="minorHAnsi" w:cstheme="minorHAnsi"/>
          <w:i/>
          <w:color w:val="BFBFBF" w:themeColor="background1" w:themeShade="BF"/>
        </w:rPr>
        <w:t xml:space="preserve">izvajalec </w:t>
      </w:r>
      <w:r w:rsidRPr="00B61DA8">
        <w:rPr>
          <w:rFonts w:asciiTheme="minorHAnsi" w:hAnsiTheme="minorHAnsi" w:cstheme="minorHAnsi"/>
          <w:i/>
          <w:color w:val="BFBFBF" w:themeColor="background1" w:themeShade="BF"/>
        </w:rPr>
        <w:t xml:space="preserve">nastopa s podizvajalcem, </w:t>
      </w:r>
      <w:r w:rsidRPr="00B61DA8">
        <w:rPr>
          <w:rFonts w:asciiTheme="minorHAnsi" w:hAnsiTheme="minorHAnsi" w:cstheme="minorHAnsi"/>
          <w:i/>
          <w:iCs/>
          <w:color w:val="BFBFBF" w:themeColor="background1" w:themeShade="BF"/>
        </w:rPr>
        <w:t>pri sklepanju pogodbe smiselno prilagoditi)</w:t>
      </w:r>
      <w:bookmarkEnd w:id="7"/>
    </w:p>
    <w:p w14:paraId="1EC7759F" w14:textId="77777777" w:rsidR="009136FE" w:rsidRPr="00B61DA8" w:rsidRDefault="009136FE" w:rsidP="009136FE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747FE63D" w14:textId="01D6EDCC" w:rsidR="009136FE" w:rsidRPr="00B61DA8" w:rsidRDefault="00466611" w:rsidP="009136FE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</w:t>
      </w:r>
      <w:r w:rsidR="009136FE" w:rsidRPr="00B61DA8">
        <w:rPr>
          <w:rFonts w:asciiTheme="minorHAnsi" w:hAnsiTheme="minorHAnsi" w:cstheme="minorHAnsi"/>
        </w:rPr>
        <w:t xml:space="preserve">bo javno naročilo, ki je predmet te pogodbe, izpolnil brez podizvajalcev. </w:t>
      </w:r>
    </w:p>
    <w:p w14:paraId="38E8A06E" w14:textId="2D6D4FFA" w:rsidR="009136FE" w:rsidRPr="00B61DA8" w:rsidRDefault="009136FE" w:rsidP="009136FE">
      <w:pPr>
        <w:widowControl w:val="0"/>
        <w:rPr>
          <w:rFonts w:asciiTheme="minorHAnsi" w:hAnsiTheme="minorHAnsi" w:cstheme="minorHAnsi"/>
          <w:i/>
          <w:iCs/>
          <w:color w:val="BFBFBF" w:themeColor="background1" w:themeShade="BF"/>
        </w:rPr>
      </w:pPr>
      <w:r w:rsidRPr="00B61DA8">
        <w:rPr>
          <w:rFonts w:asciiTheme="minorHAnsi" w:hAnsiTheme="minorHAnsi" w:cstheme="minorHAnsi"/>
          <w:i/>
          <w:iCs/>
          <w:color w:val="BFBFBF" w:themeColor="background1" w:themeShade="BF"/>
        </w:rPr>
        <w:t>(ali)</w:t>
      </w:r>
    </w:p>
    <w:p w14:paraId="185408D5" w14:textId="095C7F3E" w:rsidR="0021770C" w:rsidRDefault="0021770C" w:rsidP="0021770C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bo naročilo, ki je predmet te pogodbe, izpolnil z naslednjim(-i)</w:t>
      </w:r>
      <w:r w:rsidR="000115DA" w:rsidRPr="00B61DA8">
        <w:rPr>
          <w:rFonts w:asciiTheme="minorHAnsi" w:hAnsiTheme="minorHAnsi" w:cstheme="minorHAnsi"/>
        </w:rPr>
        <w:t xml:space="preserve"> </w:t>
      </w:r>
      <w:r w:rsidRPr="00B61DA8">
        <w:rPr>
          <w:rFonts w:asciiTheme="minorHAnsi" w:hAnsiTheme="minorHAnsi" w:cstheme="minorHAnsi"/>
        </w:rPr>
        <w:t xml:space="preserve">podizvajalcem(-i) </w:t>
      </w:r>
      <w:r w:rsidRPr="00B61DA8">
        <w:rPr>
          <w:rFonts w:asciiTheme="minorHAnsi" w:hAnsiTheme="minorHAnsi" w:cstheme="minorHAnsi"/>
          <w:i/>
          <w:iCs/>
        </w:rPr>
        <w:t xml:space="preserve">__________ </w:t>
      </w:r>
      <w:r w:rsidRPr="00B61DA8">
        <w:rPr>
          <w:rFonts w:asciiTheme="minorHAnsi" w:hAnsiTheme="minorHAnsi" w:cstheme="minorHAnsi"/>
          <w:i/>
          <w:iCs/>
          <w:color w:val="BFBFBF" w:themeColor="background1" w:themeShade="BF"/>
        </w:rPr>
        <w:t>(navede se naziv in naslov podizvajalcev)</w:t>
      </w:r>
      <w:r w:rsidRPr="00B61DA8">
        <w:rPr>
          <w:rFonts w:asciiTheme="minorHAnsi" w:hAnsiTheme="minorHAnsi" w:cstheme="minorHAnsi"/>
        </w:rPr>
        <w:t xml:space="preserve">. Zamenjava podizvajalca mora biti skladna z določili razpisne dokumentacije. </w:t>
      </w:r>
    </w:p>
    <w:p w14:paraId="3C8A14B6" w14:textId="04C47F5A" w:rsidR="00080C3B" w:rsidRDefault="00080C3B" w:rsidP="0021770C">
      <w:pPr>
        <w:widowControl w:val="0"/>
        <w:rPr>
          <w:rFonts w:asciiTheme="minorHAnsi" w:hAnsiTheme="minorHAnsi" w:cstheme="minorHAnsi"/>
        </w:rPr>
      </w:pPr>
    </w:p>
    <w:p w14:paraId="01564730" w14:textId="65F5A559" w:rsidR="00080C3B" w:rsidRDefault="00080C3B" w:rsidP="0021770C">
      <w:pPr>
        <w:widowControl w:val="0"/>
        <w:rPr>
          <w:rFonts w:asciiTheme="minorHAnsi" w:hAnsiTheme="minorHAnsi" w:cstheme="minorHAnsi"/>
        </w:rPr>
      </w:pPr>
    </w:p>
    <w:p w14:paraId="1BD527EB" w14:textId="77777777" w:rsidR="00080C3B" w:rsidRPr="00B61DA8" w:rsidRDefault="00080C3B" w:rsidP="0021770C">
      <w:pPr>
        <w:widowControl w:val="0"/>
        <w:rPr>
          <w:rFonts w:asciiTheme="minorHAnsi" w:hAnsiTheme="minorHAnsi" w:cstheme="minorHAnsi"/>
        </w:rPr>
      </w:pPr>
    </w:p>
    <w:p w14:paraId="1A2EC28E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  <w:color w:val="A6A6A6" w:themeColor="background1" w:themeShade="A6"/>
        </w:rPr>
      </w:pPr>
    </w:p>
    <w:p w14:paraId="3117D740" w14:textId="77777777" w:rsidR="00466611" w:rsidRPr="00B61DA8" w:rsidRDefault="00466611" w:rsidP="00466611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lastRenderedPageBreak/>
        <w:t>člen</w:t>
      </w:r>
    </w:p>
    <w:p w14:paraId="5614FBE7" w14:textId="55E6DADE" w:rsidR="009136FE" w:rsidRPr="00B61DA8" w:rsidRDefault="009136FE" w:rsidP="009136FE">
      <w:pPr>
        <w:pStyle w:val="Telobesedila"/>
        <w:spacing w:after="0"/>
        <w:rPr>
          <w:rFonts w:asciiTheme="minorHAnsi" w:hAnsiTheme="minorHAnsi" w:cstheme="minorHAnsi"/>
          <w:lang w:val="sl-SI"/>
        </w:rPr>
      </w:pPr>
      <w:r w:rsidRPr="00B61DA8">
        <w:rPr>
          <w:rFonts w:asciiTheme="minorHAnsi" w:hAnsiTheme="minorHAnsi" w:cstheme="minorHAnsi"/>
          <w:lang w:val="sl-SI"/>
        </w:rPr>
        <w:t>Vrsta, obseg in vrednost javnega naročila te pogodbe, ki ga bo izvedel podizvajalec je opredeljen v obrazcu  OBR – 2.04</w:t>
      </w:r>
      <w:r w:rsidR="00563453" w:rsidRPr="00B61DA8">
        <w:rPr>
          <w:rFonts w:asciiTheme="minorHAnsi" w:hAnsiTheme="minorHAnsi" w:cstheme="minorHAnsi"/>
          <w:lang w:val="sl-SI"/>
        </w:rPr>
        <w:t xml:space="preserve"> </w:t>
      </w:r>
      <w:r w:rsidR="007723F3" w:rsidRPr="00B61DA8">
        <w:rPr>
          <w:rFonts w:asciiTheme="minorHAnsi" w:hAnsiTheme="minorHAnsi" w:cstheme="minorHAnsi"/>
          <w:lang w:val="sl-SI"/>
        </w:rPr>
        <w:t>(</w:t>
      </w:r>
      <w:r w:rsidRPr="00B61DA8">
        <w:rPr>
          <w:rFonts w:asciiTheme="minorHAnsi" w:hAnsiTheme="minorHAnsi" w:cstheme="minorHAnsi"/>
          <w:lang w:val="sl-SI"/>
        </w:rPr>
        <w:t>Organizacija ponudnika in obseg predmeta</w:t>
      </w:r>
      <w:r w:rsidR="007723F3" w:rsidRPr="00B61DA8">
        <w:rPr>
          <w:rFonts w:asciiTheme="minorHAnsi" w:hAnsiTheme="minorHAnsi" w:cstheme="minorHAnsi"/>
          <w:lang w:val="sl-SI"/>
        </w:rPr>
        <w:t>)</w:t>
      </w:r>
      <w:r w:rsidRPr="00B61DA8">
        <w:rPr>
          <w:rFonts w:asciiTheme="minorHAnsi" w:hAnsiTheme="minorHAnsi" w:cstheme="minorHAnsi"/>
          <w:lang w:val="sl-SI"/>
        </w:rPr>
        <w:t>, ki je sestavni del te pogodbe.</w:t>
      </w:r>
    </w:p>
    <w:p w14:paraId="7E10B045" w14:textId="77777777" w:rsidR="009136FE" w:rsidRPr="00B61DA8" w:rsidRDefault="009136FE" w:rsidP="009136FE">
      <w:pPr>
        <w:rPr>
          <w:rFonts w:asciiTheme="minorHAnsi" w:hAnsiTheme="minorHAnsi" w:cstheme="minorHAnsi"/>
          <w:lang w:eastAsia="x-none"/>
        </w:rPr>
      </w:pPr>
    </w:p>
    <w:p w14:paraId="318C43C7" w14:textId="77777777" w:rsidR="00466611" w:rsidRPr="00B61DA8" w:rsidRDefault="00466611" w:rsidP="00466611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067E7C98" w14:textId="57B46E15" w:rsidR="0021770C" w:rsidRPr="00B61DA8" w:rsidRDefault="0021770C" w:rsidP="0021770C">
      <w:pPr>
        <w:widowControl w:val="0"/>
        <w:rPr>
          <w:rFonts w:asciiTheme="minorHAnsi" w:hAnsiTheme="minorHAnsi" w:cstheme="minorHAnsi"/>
          <w:color w:val="BFBFBF" w:themeColor="background1" w:themeShade="BF"/>
        </w:rPr>
      </w:pPr>
      <w:r w:rsidRPr="00B61DA8">
        <w:rPr>
          <w:rFonts w:asciiTheme="minorHAnsi" w:hAnsiTheme="minorHAnsi" w:cstheme="minorHAnsi"/>
        </w:rPr>
        <w:t xml:space="preserve">Podizvajalec(-i)_________________ </w:t>
      </w:r>
      <w:r w:rsidRPr="00B61DA8">
        <w:rPr>
          <w:rFonts w:asciiTheme="minorHAnsi" w:hAnsiTheme="minorHAnsi" w:cstheme="minorHAnsi"/>
          <w:i/>
          <w:iCs/>
          <w:color w:val="BFBFBF" w:themeColor="background1" w:themeShade="BF"/>
        </w:rPr>
        <w:t>(navesti naziv)</w:t>
      </w:r>
      <w:r w:rsidRPr="00B61DA8">
        <w:rPr>
          <w:rFonts w:asciiTheme="minorHAnsi" w:hAnsiTheme="minorHAnsi" w:cstheme="minorHAnsi"/>
          <w:color w:val="BFBFBF" w:themeColor="background1" w:themeShade="BF"/>
        </w:rPr>
        <w:t xml:space="preserve"> </w:t>
      </w:r>
      <w:r w:rsidRPr="00B61DA8">
        <w:rPr>
          <w:rFonts w:asciiTheme="minorHAnsi" w:hAnsiTheme="minorHAnsi" w:cstheme="minorHAnsi"/>
        </w:rPr>
        <w:t>je(-so) zahteval(-i) neposredno plačilo, skladno z obrazcem OBR – 2.04</w:t>
      </w:r>
      <w:r w:rsidR="00563453" w:rsidRPr="00B61DA8">
        <w:rPr>
          <w:rFonts w:asciiTheme="minorHAnsi" w:hAnsiTheme="minorHAnsi" w:cstheme="minorHAnsi"/>
        </w:rPr>
        <w:t xml:space="preserve"> </w:t>
      </w:r>
      <w:r w:rsidR="007723F3" w:rsidRPr="00B61DA8">
        <w:rPr>
          <w:rFonts w:asciiTheme="minorHAnsi" w:hAnsiTheme="minorHAnsi" w:cstheme="minorHAnsi"/>
        </w:rPr>
        <w:t>(</w:t>
      </w:r>
      <w:r w:rsidRPr="00B61DA8">
        <w:rPr>
          <w:rFonts w:asciiTheme="minorHAnsi" w:hAnsiTheme="minorHAnsi" w:cstheme="minorHAnsi"/>
        </w:rPr>
        <w:t>Organizacija ponudnika in obseg predmeta</w:t>
      </w:r>
      <w:r w:rsidR="007723F3" w:rsidRPr="00B61DA8">
        <w:rPr>
          <w:rFonts w:asciiTheme="minorHAnsi" w:hAnsiTheme="minorHAnsi" w:cstheme="minorHAnsi"/>
        </w:rPr>
        <w:t>)</w:t>
      </w:r>
      <w:r w:rsidRPr="00B61DA8">
        <w:rPr>
          <w:rFonts w:asciiTheme="minorHAnsi" w:hAnsiTheme="minorHAnsi" w:cstheme="minorHAnsi"/>
        </w:rPr>
        <w:t xml:space="preserve">. </w:t>
      </w:r>
      <w:r w:rsidRPr="00B61DA8">
        <w:rPr>
          <w:rFonts w:asciiTheme="minorHAnsi" w:hAnsiTheme="minorHAnsi" w:cstheme="minorHAnsi"/>
          <w:i/>
          <w:iCs/>
          <w:color w:val="BFBFBF" w:themeColor="background1" w:themeShade="BF"/>
        </w:rPr>
        <w:t>(uporabimo če podizvajalec zahteva neposredno plačilo)</w:t>
      </w:r>
    </w:p>
    <w:p w14:paraId="7B8CB702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  <w:i/>
          <w:iCs/>
        </w:rPr>
      </w:pPr>
    </w:p>
    <w:p w14:paraId="686B1F53" w14:textId="77777777" w:rsidR="0021770C" w:rsidRPr="00B61DA8" w:rsidRDefault="0021770C" w:rsidP="0021770C">
      <w:pPr>
        <w:numPr>
          <w:ilvl w:val="12"/>
          <w:numId w:val="0"/>
        </w:num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  <w:lang w:eastAsia="x-none"/>
        </w:rPr>
        <w:t>S podpisom te pogodbe izvajalec pooblašča naročnika, da na podlagi potrjenega računa neposredno plačuje podizvajalcu (račun podizvajalca je priloga računa izvajalca).</w:t>
      </w:r>
    </w:p>
    <w:p w14:paraId="55205000" w14:textId="77777777" w:rsidR="009136FE" w:rsidRPr="00B61DA8" w:rsidRDefault="009136FE" w:rsidP="009136FE">
      <w:pPr>
        <w:numPr>
          <w:ilvl w:val="12"/>
          <w:numId w:val="0"/>
        </w:numPr>
        <w:rPr>
          <w:rFonts w:asciiTheme="minorHAnsi" w:hAnsiTheme="minorHAnsi" w:cstheme="minorHAnsi"/>
          <w:lang w:eastAsia="x-none"/>
        </w:rPr>
      </w:pPr>
    </w:p>
    <w:p w14:paraId="53A9FC0C" w14:textId="6563F19A" w:rsidR="009136FE" w:rsidRPr="00B61DA8" w:rsidRDefault="009136FE" w:rsidP="009136FE">
      <w:pPr>
        <w:numPr>
          <w:ilvl w:val="12"/>
          <w:numId w:val="0"/>
        </w:num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  <w:lang w:eastAsia="x-none"/>
        </w:rPr>
        <w:t xml:space="preserve">Soglasje podizvajalca, da lahko </w:t>
      </w:r>
      <w:r w:rsidR="00466611" w:rsidRPr="00B61DA8">
        <w:rPr>
          <w:rFonts w:asciiTheme="minorHAnsi" w:hAnsiTheme="minorHAnsi" w:cstheme="minorHAnsi"/>
          <w:lang w:eastAsia="x-none"/>
        </w:rPr>
        <w:t xml:space="preserve">naročnik </w:t>
      </w:r>
      <w:r w:rsidRPr="00B61DA8">
        <w:rPr>
          <w:rFonts w:asciiTheme="minorHAnsi" w:hAnsiTheme="minorHAnsi" w:cstheme="minorHAnsi"/>
          <w:lang w:eastAsia="x-none"/>
        </w:rPr>
        <w:t xml:space="preserve">namesto </w:t>
      </w:r>
      <w:r w:rsidR="00466611" w:rsidRPr="00B61DA8">
        <w:rPr>
          <w:rFonts w:asciiTheme="minorHAnsi" w:hAnsiTheme="minorHAnsi" w:cstheme="minorHAnsi"/>
          <w:lang w:eastAsia="x-none"/>
        </w:rPr>
        <w:t xml:space="preserve">izvajalca </w:t>
      </w:r>
      <w:r w:rsidRPr="00B61DA8">
        <w:rPr>
          <w:rFonts w:asciiTheme="minorHAnsi" w:hAnsiTheme="minorHAnsi" w:cstheme="minorHAnsi"/>
          <w:lang w:eastAsia="x-none"/>
        </w:rPr>
        <w:t xml:space="preserve">poravnava podizvajalčevo terjatev do </w:t>
      </w:r>
      <w:r w:rsidR="00466611" w:rsidRPr="00B61DA8">
        <w:rPr>
          <w:rFonts w:asciiTheme="minorHAnsi" w:hAnsiTheme="minorHAnsi" w:cstheme="minorHAnsi"/>
          <w:lang w:eastAsia="x-none"/>
        </w:rPr>
        <w:t>izvajalca</w:t>
      </w:r>
      <w:r w:rsidRPr="00B61DA8">
        <w:rPr>
          <w:rFonts w:asciiTheme="minorHAnsi" w:hAnsiTheme="minorHAnsi" w:cstheme="minorHAnsi"/>
          <w:lang w:eastAsia="x-none"/>
        </w:rPr>
        <w:t xml:space="preserve">, je podano v ponudbi </w:t>
      </w:r>
      <w:r w:rsidR="00466611" w:rsidRPr="00B61DA8">
        <w:rPr>
          <w:rFonts w:asciiTheme="minorHAnsi" w:hAnsiTheme="minorHAnsi" w:cstheme="minorHAnsi"/>
          <w:lang w:eastAsia="x-none"/>
        </w:rPr>
        <w:t xml:space="preserve">izvajalca </w:t>
      </w:r>
      <w:r w:rsidRPr="00B61DA8">
        <w:rPr>
          <w:rFonts w:asciiTheme="minorHAnsi" w:hAnsiTheme="minorHAnsi" w:cstheme="minorHAnsi"/>
          <w:lang w:eastAsia="x-none"/>
        </w:rPr>
        <w:t xml:space="preserve">in je sestavni del te pogodbe. </w:t>
      </w:r>
    </w:p>
    <w:p w14:paraId="3B372F5A" w14:textId="77777777" w:rsidR="009136FE" w:rsidRPr="00B61DA8" w:rsidRDefault="009136FE" w:rsidP="009136FE">
      <w:pPr>
        <w:numPr>
          <w:ilvl w:val="12"/>
          <w:numId w:val="0"/>
        </w:numPr>
        <w:rPr>
          <w:rFonts w:asciiTheme="minorHAnsi" w:hAnsiTheme="minorHAnsi" w:cstheme="minorHAnsi"/>
          <w:lang w:eastAsia="x-none"/>
        </w:rPr>
      </w:pPr>
    </w:p>
    <w:p w14:paraId="2AE37B74" w14:textId="77777777" w:rsidR="00466611" w:rsidRPr="00B61DA8" w:rsidRDefault="00466611" w:rsidP="00466611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bookmarkStart w:id="8" w:name="_Hlk103327239"/>
      <w:r w:rsidRPr="00B61DA8">
        <w:rPr>
          <w:rFonts w:asciiTheme="minorHAnsi" w:hAnsiTheme="minorHAnsi" w:cstheme="minorHAnsi"/>
          <w:b/>
          <w:bCs/>
        </w:rPr>
        <w:t>člen</w:t>
      </w:r>
    </w:p>
    <w:bookmarkEnd w:id="8"/>
    <w:p w14:paraId="28D3E613" w14:textId="4638BCBD" w:rsidR="009136FE" w:rsidRPr="00B61DA8" w:rsidRDefault="009136FE" w:rsidP="009136FE">
      <w:pPr>
        <w:numPr>
          <w:ilvl w:val="12"/>
          <w:numId w:val="0"/>
        </w:num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  <w:lang w:eastAsia="x-none"/>
        </w:rPr>
        <w:t xml:space="preserve">Če želi </w:t>
      </w:r>
      <w:r w:rsidR="00466611" w:rsidRPr="00B61DA8">
        <w:rPr>
          <w:rFonts w:asciiTheme="minorHAnsi" w:hAnsiTheme="minorHAnsi" w:cstheme="minorHAnsi"/>
          <w:lang w:eastAsia="x-none"/>
        </w:rPr>
        <w:t xml:space="preserve">izvajalec </w:t>
      </w:r>
      <w:r w:rsidRPr="00B61DA8">
        <w:rPr>
          <w:rFonts w:asciiTheme="minorHAnsi" w:hAnsiTheme="minorHAnsi" w:cstheme="minorHAnsi"/>
          <w:lang w:eastAsia="x-none"/>
        </w:rPr>
        <w:t xml:space="preserve">po podpisu te pogodbe vključiti novega podizvajalca, mora </w:t>
      </w:r>
      <w:r w:rsidR="00466611" w:rsidRPr="00B61DA8">
        <w:rPr>
          <w:rFonts w:asciiTheme="minorHAnsi" w:hAnsiTheme="minorHAnsi" w:cstheme="minorHAnsi"/>
          <w:lang w:eastAsia="x-none"/>
        </w:rPr>
        <w:t xml:space="preserve">naročniku </w:t>
      </w:r>
      <w:r w:rsidRPr="00B61DA8">
        <w:rPr>
          <w:rFonts w:asciiTheme="minorHAnsi" w:hAnsiTheme="minorHAnsi" w:cstheme="minorHAnsi"/>
          <w:lang w:eastAsia="x-none"/>
        </w:rPr>
        <w:t xml:space="preserve">nemudoma predložiti ustrezna dokazila o izpolnjevanju pogojev podizvajalca, podatke o obsegu naročila, ki ga bo izpolnil novi podizvajalec ter soglasje novega podizvajalca in pooblastilo </w:t>
      </w:r>
      <w:r w:rsidR="00466611" w:rsidRPr="00B61DA8">
        <w:rPr>
          <w:rFonts w:asciiTheme="minorHAnsi" w:hAnsiTheme="minorHAnsi" w:cstheme="minorHAnsi"/>
          <w:lang w:eastAsia="x-none"/>
        </w:rPr>
        <w:t xml:space="preserve">izvajalca </w:t>
      </w:r>
      <w:r w:rsidRPr="00B61DA8">
        <w:rPr>
          <w:rFonts w:asciiTheme="minorHAnsi" w:hAnsiTheme="minorHAnsi" w:cstheme="minorHAnsi"/>
          <w:lang w:eastAsia="x-none"/>
        </w:rPr>
        <w:t xml:space="preserve">za neposredno plačilo, če podizvajalec to zahteva. </w:t>
      </w:r>
    </w:p>
    <w:p w14:paraId="642E26E4" w14:textId="77777777" w:rsidR="009136FE" w:rsidRPr="00B61DA8" w:rsidRDefault="009136FE" w:rsidP="009136FE">
      <w:pPr>
        <w:rPr>
          <w:rFonts w:asciiTheme="minorHAnsi" w:hAnsiTheme="minorHAnsi" w:cstheme="minorHAnsi"/>
          <w:lang w:eastAsia="x-none"/>
        </w:rPr>
      </w:pPr>
    </w:p>
    <w:p w14:paraId="5996D750" w14:textId="09AD83AB" w:rsidR="009136FE" w:rsidRPr="00B61DA8" w:rsidRDefault="00466611" w:rsidP="009136FE">
      <w:p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  <w:lang w:eastAsia="x-none"/>
        </w:rPr>
        <w:t xml:space="preserve">Naročnik </w:t>
      </w:r>
      <w:r w:rsidR="009136FE" w:rsidRPr="00B61DA8">
        <w:rPr>
          <w:rFonts w:asciiTheme="minorHAnsi" w:hAnsiTheme="minorHAnsi" w:cstheme="minorHAnsi"/>
          <w:lang w:eastAsia="x-none"/>
        </w:rPr>
        <w:t xml:space="preserve">po prejemu dokumentov iz prejšnjega odstavka odobri vključitev novega podizvajalca, razen v primeru, ko bodo za zavrnitev obstajali razlogi po ZJN-3 oziroma razlogi, kot so navedeni v razpisni dokumentaciji. </w:t>
      </w:r>
    </w:p>
    <w:p w14:paraId="0ACEF3C7" w14:textId="77777777" w:rsidR="009136FE" w:rsidRPr="00B61DA8" w:rsidRDefault="009136FE" w:rsidP="009136FE">
      <w:pPr>
        <w:rPr>
          <w:rFonts w:asciiTheme="minorHAnsi" w:hAnsiTheme="minorHAnsi" w:cstheme="minorHAnsi"/>
          <w:lang w:eastAsia="x-none"/>
        </w:rPr>
      </w:pPr>
    </w:p>
    <w:p w14:paraId="1B69061E" w14:textId="77777777" w:rsidR="00466611" w:rsidRPr="00B61DA8" w:rsidRDefault="00466611" w:rsidP="00466611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5E215D83" w14:textId="41F77491" w:rsidR="009136FE" w:rsidRPr="00B61DA8" w:rsidRDefault="00466611" w:rsidP="009136FE">
      <w:p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  <w:lang w:eastAsia="x-none"/>
        </w:rPr>
        <w:t xml:space="preserve">Naročnik </w:t>
      </w:r>
      <w:r w:rsidR="009136FE" w:rsidRPr="00B61DA8">
        <w:rPr>
          <w:rFonts w:asciiTheme="minorHAnsi" w:hAnsiTheme="minorHAnsi" w:cstheme="minorHAnsi"/>
          <w:lang w:eastAsia="x-none"/>
        </w:rPr>
        <w:t xml:space="preserve">plača podizvajalcu za </w:t>
      </w:r>
      <w:r w:rsidRPr="00B61DA8">
        <w:rPr>
          <w:rFonts w:asciiTheme="minorHAnsi" w:hAnsiTheme="minorHAnsi" w:cstheme="minorHAnsi"/>
          <w:lang w:eastAsia="x-none"/>
        </w:rPr>
        <w:t>izvedeno storitev</w:t>
      </w:r>
      <w:r w:rsidR="009136FE" w:rsidRPr="00B61DA8">
        <w:rPr>
          <w:rFonts w:asciiTheme="minorHAnsi" w:hAnsiTheme="minorHAnsi" w:cstheme="minorHAnsi"/>
          <w:lang w:eastAsia="x-none"/>
        </w:rPr>
        <w:t xml:space="preserve"> oz. izpolnjeno naročilo po tem, ko </w:t>
      </w:r>
      <w:r w:rsidRPr="00B61DA8">
        <w:rPr>
          <w:rFonts w:asciiTheme="minorHAnsi" w:hAnsiTheme="minorHAnsi" w:cstheme="minorHAnsi"/>
          <w:lang w:eastAsia="x-none"/>
        </w:rPr>
        <w:t xml:space="preserve">izvajalec </w:t>
      </w:r>
      <w:r w:rsidR="009136FE" w:rsidRPr="00B61DA8">
        <w:rPr>
          <w:rFonts w:asciiTheme="minorHAnsi" w:hAnsiTheme="minorHAnsi" w:cstheme="minorHAnsi"/>
          <w:lang w:eastAsia="x-none"/>
        </w:rPr>
        <w:t xml:space="preserve">potrdi podizvajalčev račun. </w:t>
      </w:r>
    </w:p>
    <w:p w14:paraId="249E1BAB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  <w:i/>
          <w:iCs/>
        </w:rPr>
      </w:pPr>
    </w:p>
    <w:p w14:paraId="6D999262" w14:textId="77777777" w:rsidR="00466611" w:rsidRPr="00B61DA8" w:rsidRDefault="00466611" w:rsidP="00466611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614BAC60" w14:textId="77777777" w:rsidR="0021770C" w:rsidRPr="00B61DA8" w:rsidRDefault="0021770C" w:rsidP="0021770C">
      <w:pPr>
        <w:widowControl w:val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Ker podizvajalec(-i) _________________ </w:t>
      </w:r>
      <w:r w:rsidRPr="00B61DA8">
        <w:rPr>
          <w:rFonts w:asciiTheme="minorHAnsi" w:hAnsiTheme="minorHAnsi" w:cstheme="minorHAnsi"/>
          <w:i/>
          <w:color w:val="BFBFBF" w:themeColor="background1" w:themeShade="BF"/>
        </w:rPr>
        <w:t>(navesti naziv)</w:t>
      </w:r>
      <w:r w:rsidRPr="00B61DA8">
        <w:rPr>
          <w:rFonts w:asciiTheme="minorHAnsi" w:hAnsiTheme="minorHAnsi" w:cstheme="minorHAnsi"/>
          <w:color w:val="BFBFBF" w:themeColor="background1" w:themeShade="BF"/>
        </w:rPr>
        <w:t xml:space="preserve"> </w:t>
      </w:r>
      <w:r w:rsidRPr="00B61DA8">
        <w:rPr>
          <w:rFonts w:asciiTheme="minorHAnsi" w:hAnsiTheme="minorHAnsi" w:cstheme="minorHAnsi"/>
        </w:rPr>
        <w:t>ne zahteva(-jo) neposrednega plačila, bo izvajalec po zaključeni izpolnitvi naročila naročniku posredoval svojo pisno izjavo in pisno izjavo podizvajalca(-</w:t>
      </w:r>
      <w:proofErr w:type="spellStart"/>
      <w:r w:rsidRPr="00B61DA8">
        <w:rPr>
          <w:rFonts w:asciiTheme="minorHAnsi" w:hAnsiTheme="minorHAnsi" w:cstheme="minorHAnsi"/>
        </w:rPr>
        <w:t>ev</w:t>
      </w:r>
      <w:proofErr w:type="spellEnd"/>
      <w:r w:rsidRPr="00B61DA8">
        <w:rPr>
          <w:rFonts w:asciiTheme="minorHAnsi" w:hAnsiTheme="minorHAnsi" w:cstheme="minorHAnsi"/>
        </w:rPr>
        <w:t xml:space="preserve">), da je(-so) podizvajalec(-ci) prejel(-i) plačilo/plačila za izvedeno storitev oz. izpolnjeno naročilo, ki je predmet pogodbe med naročnikom in izvajalcem. </w:t>
      </w:r>
    </w:p>
    <w:p w14:paraId="57E71924" w14:textId="77777777" w:rsidR="009136FE" w:rsidRPr="00B61DA8" w:rsidRDefault="009136FE" w:rsidP="009136FE">
      <w:pPr>
        <w:widowControl w:val="0"/>
        <w:rPr>
          <w:rFonts w:asciiTheme="minorHAnsi" w:hAnsiTheme="minorHAnsi" w:cstheme="minorHAnsi"/>
        </w:rPr>
      </w:pPr>
    </w:p>
    <w:p w14:paraId="57BC5E68" w14:textId="504AE79D" w:rsidR="009136FE" w:rsidRPr="00B61DA8" w:rsidRDefault="00466611" w:rsidP="009136FE">
      <w:pPr>
        <w:widowControl w:val="0"/>
        <w:rPr>
          <w:rFonts w:asciiTheme="minorHAnsi" w:hAnsiTheme="minorHAnsi" w:cstheme="minorHAnsi"/>
          <w:i/>
          <w:iCs/>
          <w:color w:val="BFBFBF" w:themeColor="background1" w:themeShade="BF"/>
        </w:rPr>
      </w:pPr>
      <w:r w:rsidRPr="00B61DA8">
        <w:rPr>
          <w:rFonts w:asciiTheme="minorHAnsi" w:hAnsiTheme="minorHAnsi" w:cstheme="minorHAnsi"/>
        </w:rPr>
        <w:t xml:space="preserve">Izvajalec </w:t>
      </w:r>
      <w:r w:rsidR="009136FE" w:rsidRPr="00B61DA8">
        <w:rPr>
          <w:rFonts w:asciiTheme="minorHAnsi" w:hAnsiTheme="minorHAnsi" w:cstheme="minorHAnsi"/>
        </w:rPr>
        <w:t xml:space="preserve">mora izjave iz prejšnjega odstavka poslati </w:t>
      </w:r>
      <w:r w:rsidRPr="00B61DA8">
        <w:rPr>
          <w:rFonts w:asciiTheme="minorHAnsi" w:hAnsiTheme="minorHAnsi" w:cstheme="minorHAnsi"/>
        </w:rPr>
        <w:t xml:space="preserve">naročniku </w:t>
      </w:r>
      <w:r w:rsidR="009136FE" w:rsidRPr="00B61DA8">
        <w:rPr>
          <w:rFonts w:asciiTheme="minorHAnsi" w:hAnsiTheme="minorHAnsi" w:cstheme="minorHAnsi"/>
        </w:rPr>
        <w:t xml:space="preserve">najpozneje v 60 dneh. V primeru, da </w:t>
      </w:r>
      <w:r w:rsidRPr="00B61DA8">
        <w:rPr>
          <w:rFonts w:asciiTheme="minorHAnsi" w:hAnsiTheme="minorHAnsi" w:cstheme="minorHAnsi"/>
        </w:rPr>
        <w:t xml:space="preserve">izvajalec naročniku </w:t>
      </w:r>
      <w:r w:rsidR="009136FE" w:rsidRPr="00B61DA8">
        <w:rPr>
          <w:rFonts w:asciiTheme="minorHAnsi" w:hAnsiTheme="minorHAnsi" w:cstheme="minorHAnsi"/>
        </w:rPr>
        <w:t xml:space="preserve">v navedenem roku in tudi po dodatnem pozivu ne posreduje izjave/izjav iz prejšnjega odstavka, </w:t>
      </w:r>
      <w:r w:rsidRPr="00B61DA8">
        <w:rPr>
          <w:rFonts w:asciiTheme="minorHAnsi" w:hAnsiTheme="minorHAnsi" w:cstheme="minorHAnsi"/>
        </w:rPr>
        <w:t xml:space="preserve">naročnik </w:t>
      </w:r>
      <w:r w:rsidR="009136FE" w:rsidRPr="00B61DA8">
        <w:rPr>
          <w:rFonts w:asciiTheme="minorHAnsi" w:hAnsiTheme="minorHAnsi" w:cstheme="minorHAnsi"/>
        </w:rPr>
        <w:t xml:space="preserve">Državni revizijski komisiji poda predlog za uvedbo postopka o prekršku iz 2. točke prvega odstavka 112. člena ZJN-3. </w:t>
      </w:r>
      <w:r w:rsidR="009136FE" w:rsidRPr="00B61DA8">
        <w:rPr>
          <w:rFonts w:asciiTheme="minorHAnsi" w:hAnsiTheme="minorHAnsi" w:cstheme="minorHAnsi"/>
          <w:i/>
          <w:iCs/>
          <w:color w:val="BFBFBF" w:themeColor="background1" w:themeShade="BF"/>
        </w:rPr>
        <w:t>(uporabimo če podizvajalec ne zahteva neposredno plačilo)</w:t>
      </w:r>
    </w:p>
    <w:p w14:paraId="27DA6151" w14:textId="77777777" w:rsidR="003F41E5" w:rsidRPr="00B61DA8" w:rsidRDefault="003F41E5" w:rsidP="009136FE">
      <w:pPr>
        <w:widowControl w:val="0"/>
        <w:rPr>
          <w:rFonts w:asciiTheme="minorHAnsi" w:hAnsiTheme="minorHAnsi" w:cstheme="minorHAnsi"/>
          <w:i/>
          <w:iCs/>
        </w:rPr>
      </w:pPr>
    </w:p>
    <w:p w14:paraId="43642386" w14:textId="77777777" w:rsidR="00466611" w:rsidRPr="00B61DA8" w:rsidRDefault="00466611" w:rsidP="00466611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2AD753A7" w14:textId="5F6DC141" w:rsidR="009136FE" w:rsidRPr="00B61DA8" w:rsidRDefault="009136FE" w:rsidP="009136FE">
      <w:p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  <w:lang w:eastAsia="x-none"/>
        </w:rPr>
        <w:t xml:space="preserve">Ne glede na vključitev podizvajalcev </w:t>
      </w:r>
      <w:r w:rsidR="00466611" w:rsidRPr="00B61DA8">
        <w:rPr>
          <w:rFonts w:asciiTheme="minorHAnsi" w:hAnsiTheme="minorHAnsi" w:cstheme="minorHAnsi"/>
          <w:lang w:eastAsia="x-none"/>
        </w:rPr>
        <w:t xml:space="preserve">izvajalec naročniku </w:t>
      </w:r>
      <w:r w:rsidRPr="00B61DA8">
        <w:rPr>
          <w:rFonts w:asciiTheme="minorHAnsi" w:hAnsiTheme="minorHAnsi" w:cstheme="minorHAnsi"/>
          <w:lang w:eastAsia="x-none"/>
        </w:rPr>
        <w:t xml:space="preserve">v celoti odgovarja za izpolnitev naročila, ki </w:t>
      </w:r>
      <w:r w:rsidR="00466611" w:rsidRPr="00B61DA8">
        <w:rPr>
          <w:rFonts w:asciiTheme="minorHAnsi" w:hAnsiTheme="minorHAnsi" w:cstheme="minorHAnsi"/>
          <w:lang w:eastAsia="x-none"/>
        </w:rPr>
        <w:t xml:space="preserve">je </w:t>
      </w:r>
      <w:r w:rsidRPr="00B61DA8">
        <w:rPr>
          <w:rFonts w:asciiTheme="minorHAnsi" w:hAnsiTheme="minorHAnsi" w:cstheme="minorHAnsi"/>
          <w:lang w:eastAsia="x-none"/>
        </w:rPr>
        <w:t>predmet te pogodbe.</w:t>
      </w:r>
    </w:p>
    <w:p w14:paraId="24D98BFE" w14:textId="5B69267B" w:rsidR="00132AEE" w:rsidRDefault="00A6423B" w:rsidP="000A775C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9" w:name="_Toc142556449"/>
      <w:r w:rsidRPr="00B61DA8">
        <w:rPr>
          <w:rFonts w:asciiTheme="minorHAnsi" w:hAnsiTheme="minorHAnsi" w:cstheme="minorHAnsi"/>
          <w:sz w:val="22"/>
          <w:szCs w:val="22"/>
        </w:rPr>
        <w:t>POGODBENI ROK</w:t>
      </w:r>
      <w:r w:rsidR="006F3C53" w:rsidRPr="00B61DA8">
        <w:rPr>
          <w:rFonts w:asciiTheme="minorHAnsi" w:hAnsiTheme="minorHAnsi" w:cstheme="minorHAnsi"/>
          <w:sz w:val="22"/>
          <w:szCs w:val="22"/>
        </w:rPr>
        <w:t xml:space="preserve"> IN </w:t>
      </w:r>
      <w:bookmarkEnd w:id="9"/>
      <w:r w:rsidR="002D3D62">
        <w:rPr>
          <w:rFonts w:asciiTheme="minorHAnsi" w:hAnsiTheme="minorHAnsi" w:cstheme="minorHAnsi"/>
          <w:sz w:val="22"/>
          <w:szCs w:val="22"/>
        </w:rPr>
        <w:t>TRAJANJE POGODBE</w:t>
      </w:r>
    </w:p>
    <w:p w14:paraId="6BF61ACB" w14:textId="77777777" w:rsidR="00080C3B" w:rsidRPr="00AE10B5" w:rsidRDefault="00080C3B" w:rsidP="00AE10B5"/>
    <w:p w14:paraId="5F03ACCA" w14:textId="77777777" w:rsidR="00A5285D" w:rsidRPr="00B61DA8" w:rsidRDefault="00A5285D" w:rsidP="000A775C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7BBDACBC" w14:textId="1D0B28CD" w:rsidR="00F24E88" w:rsidRDefault="009C7ED7" w:rsidP="00C85E23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Skladiščenje po tej pogodbi se prične izvajati 1.1.2024</w:t>
      </w:r>
      <w:r w:rsidR="002D3D62">
        <w:rPr>
          <w:rFonts w:asciiTheme="minorHAnsi" w:hAnsiTheme="minorHAnsi" w:cstheme="minorHAnsi"/>
        </w:rPr>
        <w:t>.</w:t>
      </w:r>
      <w:r w:rsidR="007931CC">
        <w:rPr>
          <w:rFonts w:asciiTheme="minorHAnsi" w:hAnsiTheme="minorHAnsi" w:cstheme="minorHAnsi"/>
        </w:rPr>
        <w:t xml:space="preserve"> </w:t>
      </w:r>
      <w:r w:rsidR="002D3D62">
        <w:rPr>
          <w:rFonts w:asciiTheme="minorHAnsi" w:hAnsiTheme="minorHAnsi" w:cstheme="minorHAnsi"/>
        </w:rPr>
        <w:t>Pogodba se</w:t>
      </w:r>
      <w:r w:rsidR="007931CC">
        <w:rPr>
          <w:rFonts w:asciiTheme="minorHAnsi" w:hAnsiTheme="minorHAnsi" w:cstheme="minorHAnsi"/>
        </w:rPr>
        <w:t xml:space="preserve"> sklepa za nedoločen čas.</w:t>
      </w:r>
    </w:p>
    <w:p w14:paraId="1B737201" w14:textId="2F954C37" w:rsidR="00F24E88" w:rsidRDefault="00F24E88" w:rsidP="00C85E23">
      <w:pPr>
        <w:rPr>
          <w:rFonts w:asciiTheme="minorHAnsi" w:hAnsiTheme="minorHAnsi" w:cstheme="minorHAnsi"/>
          <w:highlight w:val="yellow"/>
        </w:rPr>
      </w:pPr>
    </w:p>
    <w:p w14:paraId="0D99B506" w14:textId="7184D1F1" w:rsidR="00262A66" w:rsidRDefault="00262A66" w:rsidP="00C85E23">
      <w:pPr>
        <w:rPr>
          <w:rFonts w:asciiTheme="minorHAnsi" w:hAnsiTheme="minorHAnsi" w:cstheme="minorHAnsi"/>
          <w:highlight w:val="yellow"/>
        </w:rPr>
      </w:pPr>
    </w:p>
    <w:p w14:paraId="0F77110D" w14:textId="65D5D4FF" w:rsidR="00262A66" w:rsidRDefault="00262A66" w:rsidP="00C85E23">
      <w:pPr>
        <w:rPr>
          <w:rFonts w:asciiTheme="minorHAnsi" w:hAnsiTheme="minorHAnsi" w:cstheme="minorHAnsi"/>
          <w:highlight w:val="yellow"/>
        </w:rPr>
      </w:pPr>
    </w:p>
    <w:p w14:paraId="57591A18" w14:textId="77777777" w:rsidR="00262A66" w:rsidRDefault="00262A66" w:rsidP="00C85E23">
      <w:pPr>
        <w:rPr>
          <w:rFonts w:asciiTheme="minorHAnsi" w:hAnsiTheme="minorHAnsi" w:cstheme="minorHAnsi"/>
          <w:highlight w:val="yellow"/>
        </w:rPr>
      </w:pPr>
      <w:bookmarkStart w:id="10" w:name="_GoBack"/>
      <w:bookmarkEnd w:id="10"/>
    </w:p>
    <w:p w14:paraId="64CE18F7" w14:textId="77777777" w:rsidR="007931CC" w:rsidRPr="00B61DA8" w:rsidRDefault="007931CC" w:rsidP="007931CC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lastRenderedPageBreak/>
        <w:t>člen</w:t>
      </w:r>
    </w:p>
    <w:p w14:paraId="563CD077" w14:textId="2E79AB3A" w:rsidR="007931CC" w:rsidRPr="007E68EE" w:rsidRDefault="00B83A07" w:rsidP="00F24E88">
      <w:pPr>
        <w:rPr>
          <w:rFonts w:asciiTheme="minorHAnsi" w:hAnsiTheme="minorHAnsi" w:cstheme="minorHAnsi"/>
          <w:lang w:eastAsia="en-US"/>
        </w:rPr>
      </w:pPr>
      <w:r w:rsidRPr="007E68EE">
        <w:rPr>
          <w:rFonts w:asciiTheme="minorHAnsi" w:hAnsiTheme="minorHAnsi" w:cstheme="minorHAnsi"/>
        </w:rPr>
        <w:t xml:space="preserve">Vsaka pogodbena stranka ima </w:t>
      </w:r>
      <w:r w:rsidR="006851FE" w:rsidRPr="007E68EE">
        <w:rPr>
          <w:rFonts w:asciiTheme="minorHAnsi" w:hAnsiTheme="minorHAnsi" w:cstheme="minorHAnsi"/>
        </w:rPr>
        <w:t xml:space="preserve">po treh letih skladiščenja </w:t>
      </w:r>
      <w:r w:rsidRPr="007E68EE">
        <w:rPr>
          <w:rFonts w:asciiTheme="minorHAnsi" w:hAnsiTheme="minorHAnsi" w:cstheme="minorHAnsi"/>
        </w:rPr>
        <w:t>pravico</w:t>
      </w:r>
      <w:r w:rsidR="00C8156D" w:rsidRPr="007E68EE">
        <w:rPr>
          <w:rFonts w:asciiTheme="minorHAnsi" w:hAnsiTheme="minorHAnsi" w:cstheme="minorHAnsi"/>
        </w:rPr>
        <w:t xml:space="preserve"> </w:t>
      </w:r>
      <w:r w:rsidR="009349F5" w:rsidRPr="007E68EE">
        <w:rPr>
          <w:rFonts w:asciiTheme="minorHAnsi" w:hAnsiTheme="minorHAnsi" w:cstheme="minorHAnsi"/>
        </w:rPr>
        <w:t xml:space="preserve">do enostranske odpovedi </w:t>
      </w:r>
      <w:r w:rsidR="00C8156D" w:rsidRPr="007E68EE">
        <w:rPr>
          <w:rFonts w:asciiTheme="minorHAnsi" w:hAnsiTheme="minorHAnsi" w:cstheme="minorHAnsi"/>
        </w:rPr>
        <w:t xml:space="preserve">pogodbe </w:t>
      </w:r>
      <w:r w:rsidR="009349F5" w:rsidRPr="007E68EE">
        <w:rPr>
          <w:rFonts w:asciiTheme="minorHAnsi" w:hAnsiTheme="minorHAnsi" w:cstheme="minorHAnsi"/>
        </w:rPr>
        <w:t>za deln</w:t>
      </w:r>
      <w:r w:rsidR="008F5241" w:rsidRPr="007E68EE">
        <w:rPr>
          <w:rFonts w:asciiTheme="minorHAnsi" w:hAnsiTheme="minorHAnsi" w:cstheme="minorHAnsi"/>
        </w:rPr>
        <w:t>o</w:t>
      </w:r>
      <w:r w:rsidR="009349F5" w:rsidRPr="007E68EE">
        <w:rPr>
          <w:rFonts w:asciiTheme="minorHAnsi" w:hAnsiTheme="minorHAnsi" w:cstheme="minorHAnsi"/>
        </w:rPr>
        <w:t xml:space="preserve"> ali </w:t>
      </w:r>
      <w:r w:rsidR="008F5241" w:rsidRPr="007E68EE">
        <w:rPr>
          <w:rFonts w:asciiTheme="minorHAnsi" w:hAnsiTheme="minorHAnsi" w:cstheme="minorHAnsi"/>
        </w:rPr>
        <w:t xml:space="preserve">celotno količino </w:t>
      </w:r>
      <w:r w:rsidR="00C8156D" w:rsidRPr="007E68EE">
        <w:rPr>
          <w:rFonts w:asciiTheme="minorHAnsi" w:hAnsiTheme="minorHAnsi" w:cstheme="minorHAnsi"/>
        </w:rPr>
        <w:t>skladiščen</w:t>
      </w:r>
      <w:r w:rsidR="008F5241" w:rsidRPr="007E68EE">
        <w:rPr>
          <w:rFonts w:asciiTheme="minorHAnsi" w:hAnsiTheme="minorHAnsi" w:cstheme="minorHAnsi"/>
        </w:rPr>
        <w:t>ih zalog</w:t>
      </w:r>
      <w:r w:rsidR="00C8156D" w:rsidRPr="007E68EE">
        <w:rPr>
          <w:rFonts w:asciiTheme="minorHAnsi" w:hAnsiTheme="minorHAnsi" w:cstheme="minorHAnsi"/>
        </w:rPr>
        <w:t xml:space="preserve"> </w:t>
      </w:r>
      <w:r w:rsidR="009349F5" w:rsidRPr="007E68EE">
        <w:rPr>
          <w:rFonts w:asciiTheme="minorHAnsi" w:hAnsiTheme="minorHAnsi" w:cstheme="minorHAnsi"/>
        </w:rPr>
        <w:t>z odpovednim rokom dvanajst</w:t>
      </w:r>
      <w:r w:rsidR="007931CC" w:rsidRPr="007E68EE">
        <w:rPr>
          <w:rFonts w:asciiTheme="minorHAnsi" w:hAnsiTheme="minorHAnsi" w:cstheme="minorHAnsi"/>
        </w:rPr>
        <w:t>i</w:t>
      </w:r>
      <w:r w:rsidR="00C8156D" w:rsidRPr="007E68EE">
        <w:rPr>
          <w:rFonts w:asciiTheme="minorHAnsi" w:hAnsiTheme="minorHAnsi" w:cstheme="minorHAnsi"/>
        </w:rPr>
        <w:t>h</w:t>
      </w:r>
      <w:r w:rsidR="009349F5" w:rsidRPr="007E68EE">
        <w:rPr>
          <w:rFonts w:asciiTheme="minorHAnsi" w:hAnsiTheme="minorHAnsi" w:cstheme="minorHAnsi"/>
        </w:rPr>
        <w:t xml:space="preserve"> mesecev.</w:t>
      </w:r>
      <w:r w:rsidR="009349F5" w:rsidRPr="007E68EE">
        <w:rPr>
          <w:rFonts w:asciiTheme="minorHAnsi" w:hAnsiTheme="minorHAnsi" w:cstheme="minorHAnsi"/>
          <w:iCs/>
        </w:rPr>
        <w:t xml:space="preserve"> Pogodbeni stranki glede spremenjene količine skleneta aneks k pogodbi</w:t>
      </w:r>
      <w:r w:rsidR="009349F5" w:rsidRPr="007E68EE">
        <w:rPr>
          <w:rFonts w:asciiTheme="minorHAnsi" w:hAnsiTheme="minorHAnsi" w:cstheme="minorHAnsi"/>
        </w:rPr>
        <w:t>.</w:t>
      </w:r>
    </w:p>
    <w:p w14:paraId="4DE32E32" w14:textId="77777777" w:rsidR="007931CC" w:rsidRDefault="007931CC" w:rsidP="00F24E88">
      <w:pPr>
        <w:rPr>
          <w:rFonts w:asciiTheme="minorHAnsi" w:hAnsiTheme="minorHAnsi" w:cstheme="minorHAnsi"/>
          <w:highlight w:val="yellow"/>
          <w:lang w:eastAsia="en-US"/>
        </w:rPr>
      </w:pPr>
    </w:p>
    <w:p w14:paraId="2815D593" w14:textId="76163B05" w:rsidR="00B83A07" w:rsidRPr="007E68EE" w:rsidRDefault="006851FE" w:rsidP="00F24E88">
      <w:pPr>
        <w:rPr>
          <w:rFonts w:asciiTheme="minorHAnsi" w:hAnsiTheme="minorHAnsi" w:cstheme="minorHAnsi"/>
          <w:lang w:eastAsia="en-US"/>
        </w:rPr>
      </w:pPr>
      <w:r w:rsidRPr="007E68EE">
        <w:rPr>
          <w:rFonts w:asciiTheme="minorHAnsi" w:hAnsiTheme="minorHAnsi" w:cstheme="minorHAnsi"/>
          <w:lang w:eastAsia="en-US"/>
        </w:rPr>
        <w:t>Sporazumna prekinitev pogodbe je možna kadarkoli.</w:t>
      </w:r>
    </w:p>
    <w:p w14:paraId="0449F3CE" w14:textId="51A0ADC5" w:rsidR="009349F5" w:rsidRDefault="009349F5" w:rsidP="00F24E88">
      <w:pPr>
        <w:rPr>
          <w:rFonts w:asciiTheme="minorHAnsi" w:hAnsiTheme="minorHAnsi" w:cstheme="minorHAnsi"/>
          <w:highlight w:val="yellow"/>
          <w:lang w:eastAsia="en-US"/>
        </w:rPr>
      </w:pPr>
    </w:p>
    <w:p w14:paraId="101C6132" w14:textId="77777777" w:rsidR="007931CC" w:rsidRPr="00B61DA8" w:rsidRDefault="007931CC" w:rsidP="007931CC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16C250D1" w14:textId="0CB3C5C5" w:rsidR="007931CC" w:rsidRPr="007E68EE" w:rsidRDefault="007931CC" w:rsidP="00F24E88">
      <w:pPr>
        <w:rPr>
          <w:rFonts w:asciiTheme="minorHAnsi" w:hAnsiTheme="minorHAnsi" w:cstheme="minorHAnsi"/>
          <w:lang w:eastAsia="en-US"/>
        </w:rPr>
      </w:pPr>
      <w:r w:rsidRPr="007E68EE">
        <w:rPr>
          <w:rFonts w:asciiTheme="minorHAnsi" w:hAnsiTheme="minorHAnsi" w:cstheme="minorHAnsi"/>
          <w:lang w:eastAsia="en-US"/>
        </w:rPr>
        <w:t>Če v</w:t>
      </w:r>
      <w:r w:rsidR="006851FE" w:rsidRPr="007E68EE">
        <w:rPr>
          <w:rFonts w:asciiTheme="minorHAnsi" w:hAnsiTheme="minorHAnsi" w:cstheme="minorHAnsi"/>
          <w:lang w:eastAsia="en-US"/>
        </w:rPr>
        <w:t xml:space="preserve"> času trajanja skladiščne </w:t>
      </w:r>
      <w:r w:rsidRPr="007E68EE">
        <w:rPr>
          <w:rFonts w:asciiTheme="minorHAnsi" w:hAnsiTheme="minorHAnsi" w:cstheme="minorHAnsi"/>
          <w:lang w:eastAsia="en-US"/>
        </w:rPr>
        <w:t>pogodbe</w:t>
      </w:r>
      <w:r w:rsidR="0071636D" w:rsidRPr="007E68EE">
        <w:rPr>
          <w:rFonts w:asciiTheme="minorHAnsi" w:hAnsiTheme="minorHAnsi" w:cstheme="minorHAnsi"/>
          <w:lang w:eastAsia="en-US"/>
        </w:rPr>
        <w:t xml:space="preserve"> Vlada Republike Slovenije sprejme sklep o sprostitvi del</w:t>
      </w:r>
      <w:r w:rsidRPr="007E68EE">
        <w:rPr>
          <w:rFonts w:asciiTheme="minorHAnsi" w:hAnsiTheme="minorHAnsi" w:cstheme="minorHAnsi"/>
          <w:lang w:eastAsia="en-US"/>
        </w:rPr>
        <w:t>ne</w:t>
      </w:r>
      <w:r w:rsidR="0071636D" w:rsidRPr="007E68EE">
        <w:rPr>
          <w:rFonts w:asciiTheme="minorHAnsi" w:hAnsiTheme="minorHAnsi" w:cstheme="minorHAnsi"/>
          <w:lang w:eastAsia="en-US"/>
        </w:rPr>
        <w:t xml:space="preserve"> količine uskladiščenih zalog</w:t>
      </w:r>
      <w:r w:rsidRPr="007E68EE">
        <w:rPr>
          <w:rFonts w:asciiTheme="minorHAnsi" w:hAnsiTheme="minorHAnsi" w:cstheme="minorHAnsi"/>
          <w:lang w:eastAsia="en-US"/>
        </w:rPr>
        <w:t>,</w:t>
      </w:r>
      <w:r w:rsidR="0071636D" w:rsidRPr="007E68EE">
        <w:rPr>
          <w:rFonts w:asciiTheme="minorHAnsi" w:hAnsiTheme="minorHAnsi" w:cstheme="minorHAnsi"/>
          <w:lang w:eastAsia="en-US"/>
        </w:rPr>
        <w:t xml:space="preserve"> </w:t>
      </w:r>
      <w:r w:rsidR="008F5241" w:rsidRPr="007E68EE">
        <w:rPr>
          <w:rFonts w:asciiTheme="minorHAnsi" w:hAnsiTheme="minorHAnsi" w:cstheme="minorHAnsi"/>
          <w:lang w:eastAsia="en-US"/>
        </w:rPr>
        <w:t>se pogodbena količina zniža za sproščene zaloge</w:t>
      </w:r>
      <w:r w:rsidRPr="007E68EE">
        <w:rPr>
          <w:rFonts w:asciiTheme="minorHAnsi" w:hAnsiTheme="minorHAnsi" w:cstheme="minorHAnsi"/>
          <w:lang w:eastAsia="en-US"/>
        </w:rPr>
        <w:t>.</w:t>
      </w:r>
      <w:r w:rsidR="008F5241" w:rsidRPr="007E68EE">
        <w:rPr>
          <w:rFonts w:asciiTheme="minorHAnsi" w:hAnsiTheme="minorHAnsi" w:cstheme="minorHAnsi"/>
          <w:lang w:eastAsia="en-US"/>
        </w:rPr>
        <w:t xml:space="preserve"> </w:t>
      </w:r>
      <w:r w:rsidR="008F5241" w:rsidRPr="007E68EE">
        <w:rPr>
          <w:rFonts w:asciiTheme="minorHAnsi" w:hAnsiTheme="minorHAnsi" w:cstheme="minorHAnsi"/>
          <w:iCs/>
        </w:rPr>
        <w:t>Pogodbeni stranki glede spremenjene količine skleneta aneks k pogodbi</w:t>
      </w:r>
      <w:r w:rsidR="008F5241" w:rsidRPr="007E68EE">
        <w:rPr>
          <w:rFonts w:asciiTheme="minorHAnsi" w:hAnsiTheme="minorHAnsi" w:cstheme="minorHAnsi"/>
        </w:rPr>
        <w:t>.</w:t>
      </w:r>
    </w:p>
    <w:p w14:paraId="5EA73D9A" w14:textId="77777777" w:rsidR="007931CC" w:rsidRPr="007E68EE" w:rsidRDefault="007931CC" w:rsidP="00F24E88">
      <w:pPr>
        <w:rPr>
          <w:rFonts w:asciiTheme="minorHAnsi" w:hAnsiTheme="minorHAnsi" w:cstheme="minorHAnsi"/>
          <w:lang w:eastAsia="en-US"/>
        </w:rPr>
      </w:pPr>
    </w:p>
    <w:p w14:paraId="070A0330" w14:textId="48C53A11" w:rsidR="007931CC" w:rsidRPr="007E68EE" w:rsidRDefault="0071636D" w:rsidP="007931CC">
      <w:pPr>
        <w:rPr>
          <w:rFonts w:asciiTheme="minorHAnsi" w:hAnsiTheme="minorHAnsi" w:cstheme="minorHAnsi"/>
        </w:rPr>
      </w:pPr>
      <w:r w:rsidRPr="007E68EE">
        <w:rPr>
          <w:rFonts w:asciiTheme="minorHAnsi" w:hAnsiTheme="minorHAnsi" w:cstheme="minorHAnsi"/>
          <w:lang w:eastAsia="en-US"/>
        </w:rPr>
        <w:t>V primeru sprostitve celotne količine blaga</w:t>
      </w:r>
      <w:r w:rsidR="008F5241" w:rsidRPr="007E68EE">
        <w:rPr>
          <w:rFonts w:asciiTheme="minorHAnsi" w:hAnsiTheme="minorHAnsi" w:cstheme="minorHAnsi"/>
          <w:lang w:eastAsia="en-US"/>
        </w:rPr>
        <w:t xml:space="preserve">, se </w:t>
      </w:r>
      <w:r w:rsidRPr="007E68EE">
        <w:rPr>
          <w:rFonts w:asciiTheme="minorHAnsi" w:hAnsiTheme="minorHAnsi" w:cstheme="minorHAnsi"/>
        </w:rPr>
        <w:t>pogodba</w:t>
      </w:r>
      <w:r w:rsidR="008F5241" w:rsidRPr="007E68EE">
        <w:rPr>
          <w:rFonts w:asciiTheme="minorHAnsi" w:hAnsiTheme="minorHAnsi" w:cstheme="minorHAnsi"/>
        </w:rPr>
        <w:t xml:space="preserve"> prekine</w:t>
      </w:r>
      <w:r w:rsidRPr="007E68EE">
        <w:rPr>
          <w:rFonts w:asciiTheme="minorHAnsi" w:hAnsiTheme="minorHAnsi" w:cstheme="minorHAnsi"/>
        </w:rPr>
        <w:t xml:space="preserve"> </w:t>
      </w:r>
      <w:r w:rsidR="008F5241" w:rsidRPr="007E68EE">
        <w:rPr>
          <w:rFonts w:asciiTheme="minorHAnsi" w:hAnsiTheme="minorHAnsi" w:cstheme="minorHAnsi"/>
        </w:rPr>
        <w:t>in</w:t>
      </w:r>
      <w:r w:rsidR="007F0ADB" w:rsidRPr="007E68EE">
        <w:rPr>
          <w:rFonts w:asciiTheme="minorHAnsi" w:hAnsiTheme="minorHAnsi" w:cstheme="minorHAnsi"/>
        </w:rPr>
        <w:t xml:space="preserve"> </w:t>
      </w:r>
      <w:r w:rsidR="007931CC" w:rsidRPr="007E68EE">
        <w:rPr>
          <w:rFonts w:asciiTheme="minorHAnsi" w:hAnsiTheme="minorHAnsi" w:cstheme="minorHAnsi"/>
        </w:rPr>
        <w:t>preneha veljati.</w:t>
      </w:r>
      <w:r w:rsidR="007F0ADB" w:rsidRPr="007E68EE">
        <w:rPr>
          <w:rFonts w:asciiTheme="minorHAnsi" w:hAnsiTheme="minorHAnsi" w:cstheme="minorHAnsi"/>
        </w:rPr>
        <w:t xml:space="preserve"> </w:t>
      </w:r>
    </w:p>
    <w:p w14:paraId="0EAB224B" w14:textId="77777777" w:rsidR="007931CC" w:rsidRPr="007E68EE" w:rsidRDefault="007931CC" w:rsidP="007931CC">
      <w:pPr>
        <w:rPr>
          <w:rFonts w:asciiTheme="minorHAnsi" w:hAnsiTheme="minorHAnsi" w:cstheme="minorHAnsi"/>
        </w:rPr>
      </w:pPr>
    </w:p>
    <w:p w14:paraId="36405607" w14:textId="6D1BA9E1" w:rsidR="009349F5" w:rsidRPr="007E68EE" w:rsidRDefault="001F1D5D" w:rsidP="002D3D62">
      <w:pPr>
        <w:rPr>
          <w:rFonts w:asciiTheme="minorHAnsi" w:hAnsiTheme="minorHAnsi" w:cstheme="minorHAnsi"/>
        </w:rPr>
      </w:pPr>
      <w:r w:rsidRPr="007E68EE">
        <w:rPr>
          <w:rFonts w:asciiTheme="minorHAnsi" w:hAnsiTheme="minorHAnsi" w:cstheme="minorHAnsi"/>
        </w:rPr>
        <w:t xml:space="preserve">Naročnik lahko, ne glede na določili zgornjih dveh odstavkov, pogodbo obdrži </w:t>
      </w:r>
      <w:r w:rsidR="007931CC" w:rsidRPr="007E68EE">
        <w:rPr>
          <w:rFonts w:asciiTheme="minorHAnsi" w:hAnsiTheme="minorHAnsi" w:cstheme="minorHAnsi"/>
        </w:rPr>
        <w:t>v veljavi</w:t>
      </w:r>
      <w:r w:rsidRPr="007E68EE">
        <w:rPr>
          <w:rFonts w:asciiTheme="minorHAnsi" w:hAnsiTheme="minorHAnsi" w:cstheme="minorHAnsi"/>
        </w:rPr>
        <w:t xml:space="preserve"> z namenom dopolnitve sproščenih zalog, pri čemer se </w:t>
      </w:r>
      <w:proofErr w:type="spellStart"/>
      <w:r w:rsidRPr="007E68EE">
        <w:rPr>
          <w:rFonts w:asciiTheme="minorHAnsi" w:hAnsiTheme="minorHAnsi" w:cstheme="minorHAnsi"/>
        </w:rPr>
        <w:t>skladiščnina</w:t>
      </w:r>
      <w:proofErr w:type="spellEnd"/>
      <w:r w:rsidRPr="007E68EE">
        <w:rPr>
          <w:rFonts w:asciiTheme="minorHAnsi" w:hAnsiTheme="minorHAnsi" w:cstheme="minorHAnsi"/>
        </w:rPr>
        <w:t xml:space="preserve"> za čas do novega uskladiščenja blaga oz. največ do treh mesecev od zaključka sprostitve zalog</w:t>
      </w:r>
      <w:r w:rsidR="007931CC" w:rsidRPr="007E68EE">
        <w:rPr>
          <w:rFonts w:asciiTheme="minorHAnsi" w:hAnsiTheme="minorHAnsi" w:cstheme="minorHAnsi"/>
        </w:rPr>
        <w:t>,</w:t>
      </w:r>
      <w:r w:rsidRPr="007E68EE">
        <w:rPr>
          <w:rFonts w:asciiTheme="minorHAnsi" w:hAnsiTheme="minorHAnsi" w:cstheme="minorHAnsi"/>
        </w:rPr>
        <w:t xml:space="preserve"> ne zaračunava.</w:t>
      </w:r>
    </w:p>
    <w:p w14:paraId="63C76AFF" w14:textId="7460A090" w:rsidR="002D3D62" w:rsidRPr="00B61DA8" w:rsidRDefault="002D3D62" w:rsidP="002D3D62">
      <w:pPr>
        <w:pStyle w:val="Naslov1"/>
        <w:rPr>
          <w:rFonts w:asciiTheme="minorHAnsi" w:hAnsiTheme="minorHAnsi" w:cstheme="minorHAnsi"/>
          <w:sz w:val="22"/>
          <w:szCs w:val="22"/>
        </w:rPr>
      </w:pPr>
      <w:r w:rsidRPr="00B61DA8">
        <w:rPr>
          <w:rFonts w:asciiTheme="minorHAnsi" w:hAnsiTheme="minorHAnsi" w:cstheme="minorHAnsi"/>
          <w:sz w:val="22"/>
          <w:szCs w:val="22"/>
        </w:rPr>
        <w:t>KRAJ SKLADIŠČENJA BLAGA</w:t>
      </w:r>
    </w:p>
    <w:p w14:paraId="2B8C2A69" w14:textId="102BE711" w:rsidR="002D3D62" w:rsidRPr="002D3D62" w:rsidRDefault="002D3D62" w:rsidP="006F3C53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77D14892" w14:textId="307E5571" w:rsidR="006F3C53" w:rsidRPr="00B61DA8" w:rsidRDefault="006F3C53" w:rsidP="006F3C53">
      <w:pPr>
        <w:rPr>
          <w:rFonts w:asciiTheme="minorHAnsi" w:hAnsiTheme="minorHAnsi" w:cstheme="minorHAnsi"/>
          <w:lang w:eastAsia="en-US"/>
        </w:rPr>
      </w:pPr>
      <w:r w:rsidRPr="00B61DA8">
        <w:rPr>
          <w:rFonts w:asciiTheme="minorHAnsi" w:hAnsiTheme="minorHAnsi" w:cstheme="minorHAnsi"/>
          <w:lang w:eastAsia="en-US"/>
        </w:rPr>
        <w:t>Kraj skladiščenja:</w:t>
      </w:r>
    </w:p>
    <w:p w14:paraId="32D9FCA8" w14:textId="77777777" w:rsidR="006F3C53" w:rsidRPr="00B61DA8" w:rsidRDefault="006F3C53" w:rsidP="006F3C53">
      <w:pPr>
        <w:rPr>
          <w:rFonts w:asciiTheme="minorHAnsi" w:hAnsiTheme="minorHAnsi" w:cstheme="minorHAnsi"/>
          <w:lang w:eastAsia="en-US"/>
        </w:rPr>
      </w:pPr>
    </w:p>
    <w:p w14:paraId="6FBE76FF" w14:textId="2ED981B6" w:rsidR="006F3C53" w:rsidRPr="00B61DA8" w:rsidRDefault="006F3C53" w:rsidP="006F3C53">
      <w:pPr>
        <w:rPr>
          <w:rFonts w:asciiTheme="minorHAnsi" w:hAnsiTheme="minorHAnsi" w:cstheme="minorHAnsi"/>
          <w:u w:val="single"/>
          <w:lang w:eastAsia="en-US"/>
        </w:rPr>
      </w:pP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</w:p>
    <w:p w14:paraId="78E7F6CA" w14:textId="04EA0827" w:rsidR="006F3C53" w:rsidRPr="00B61DA8" w:rsidRDefault="006F3C53" w:rsidP="006F3C53">
      <w:pPr>
        <w:rPr>
          <w:rFonts w:asciiTheme="minorHAnsi" w:hAnsiTheme="minorHAnsi" w:cstheme="minorHAnsi"/>
          <w:u w:val="single"/>
          <w:lang w:eastAsia="en-US"/>
        </w:rPr>
      </w:pP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</w:p>
    <w:p w14:paraId="75F3A1C9" w14:textId="6951DF22" w:rsidR="006F3C53" w:rsidRPr="00B61DA8" w:rsidRDefault="006F3C53" w:rsidP="006F3C53">
      <w:pPr>
        <w:rPr>
          <w:rFonts w:asciiTheme="minorHAnsi" w:hAnsiTheme="minorHAnsi" w:cstheme="minorHAnsi"/>
          <w:u w:val="single"/>
          <w:lang w:eastAsia="en-US"/>
        </w:rPr>
      </w:pP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</w:p>
    <w:p w14:paraId="1E928658" w14:textId="214769C1" w:rsidR="006F3C53" w:rsidRPr="00B61DA8" w:rsidRDefault="006F3C53" w:rsidP="006F3C53">
      <w:pPr>
        <w:rPr>
          <w:rFonts w:asciiTheme="minorHAnsi" w:hAnsiTheme="minorHAnsi" w:cstheme="minorHAnsi"/>
          <w:u w:val="single"/>
          <w:lang w:eastAsia="en-US"/>
        </w:rPr>
      </w:pP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  <w:r w:rsidRPr="00B61DA8">
        <w:rPr>
          <w:rFonts w:asciiTheme="minorHAnsi" w:hAnsiTheme="minorHAnsi" w:cstheme="minorHAnsi"/>
          <w:u w:val="single"/>
          <w:lang w:eastAsia="en-US"/>
        </w:rPr>
        <w:tab/>
      </w:r>
    </w:p>
    <w:p w14:paraId="7638AE37" w14:textId="4650680B" w:rsidR="006F3C53" w:rsidRPr="00B61DA8" w:rsidRDefault="006F3C53" w:rsidP="006F3C53">
      <w:pPr>
        <w:pStyle w:val="Telobesedila"/>
        <w:spacing w:after="0"/>
        <w:rPr>
          <w:rFonts w:asciiTheme="minorHAnsi" w:hAnsiTheme="minorHAnsi" w:cstheme="minorHAnsi"/>
        </w:rPr>
      </w:pPr>
    </w:p>
    <w:p w14:paraId="15B4358E" w14:textId="77777777" w:rsidR="006F3C53" w:rsidRPr="00B61DA8" w:rsidRDefault="006F3C53" w:rsidP="006F3C53">
      <w:pPr>
        <w:pStyle w:val="Telobesedila"/>
        <w:spacing w:after="0"/>
        <w:rPr>
          <w:rFonts w:asciiTheme="minorHAnsi" w:hAnsiTheme="minorHAnsi" w:cstheme="minorHAnsi"/>
        </w:rPr>
      </w:pPr>
    </w:p>
    <w:p w14:paraId="1AF88BCA" w14:textId="5DBFF8C4" w:rsidR="006F3C53" w:rsidRPr="00B61DA8" w:rsidRDefault="001F1D5D" w:rsidP="006F3C53">
      <w:pPr>
        <w:rPr>
          <w:rFonts w:asciiTheme="minorHAnsi" w:hAnsiTheme="minorHAnsi" w:cstheme="minorHAnsi"/>
          <w:highlight w:val="yellow"/>
        </w:rPr>
      </w:pPr>
      <w:r w:rsidRPr="00212FB7">
        <w:rPr>
          <w:rFonts w:cs="Arial"/>
          <w:lang w:eastAsia="en-US"/>
        </w:rPr>
        <w:t xml:space="preserve">Blago, ki je predmet skladiščenja, je </w:t>
      </w:r>
      <w:r>
        <w:rPr>
          <w:rFonts w:cs="Arial"/>
          <w:lang w:eastAsia="en-US"/>
        </w:rPr>
        <w:t xml:space="preserve">trenutno </w:t>
      </w:r>
      <w:r w:rsidRPr="00212FB7">
        <w:rPr>
          <w:rFonts w:cs="Arial"/>
          <w:lang w:eastAsia="en-US"/>
        </w:rPr>
        <w:t xml:space="preserve">uskladiščeno na lokaciji Luka Koper </w:t>
      </w:r>
      <w:proofErr w:type="spellStart"/>
      <w:r w:rsidRPr="00212FB7">
        <w:rPr>
          <w:rFonts w:cs="Arial"/>
          <w:lang w:eastAsia="en-US"/>
        </w:rPr>
        <w:t>d.d</w:t>
      </w:r>
      <w:proofErr w:type="spellEnd"/>
      <w:r w:rsidRPr="00212FB7">
        <w:rPr>
          <w:rFonts w:cs="Arial"/>
          <w:lang w:eastAsia="en-US"/>
        </w:rPr>
        <w:t xml:space="preserve">., Vojkovo nabrežje 38, 6501 Koper. V primeru, da bi ponudnik ponudil skladiščenje na drugi lokaciji, ponudnik izvede </w:t>
      </w:r>
      <w:proofErr w:type="spellStart"/>
      <w:r w:rsidRPr="00212FB7">
        <w:rPr>
          <w:rFonts w:cs="Arial"/>
          <w:lang w:eastAsia="en-US"/>
        </w:rPr>
        <w:t>prelokacijo</w:t>
      </w:r>
      <w:proofErr w:type="spellEnd"/>
      <w:r w:rsidRPr="00212FB7">
        <w:rPr>
          <w:rFonts w:cs="Arial"/>
          <w:lang w:eastAsia="en-US"/>
        </w:rPr>
        <w:t xml:space="preserve"> </w:t>
      </w:r>
      <w:r>
        <w:rPr>
          <w:rFonts w:cs="Arial"/>
          <w:lang w:eastAsia="en-US"/>
        </w:rPr>
        <w:t>(transport / zamenjavo)</w:t>
      </w:r>
      <w:r w:rsidRPr="00212FB7">
        <w:rPr>
          <w:rFonts w:cs="Arial"/>
          <w:lang w:eastAsia="en-US"/>
        </w:rPr>
        <w:t xml:space="preserve"> blaga ter prevzema tudi vsa tveganja in stroške, povezane s </w:t>
      </w:r>
      <w:proofErr w:type="spellStart"/>
      <w:r w:rsidRPr="00212FB7">
        <w:rPr>
          <w:rFonts w:cs="Arial"/>
          <w:lang w:eastAsia="en-US"/>
        </w:rPr>
        <w:t>prelokacijo</w:t>
      </w:r>
      <w:proofErr w:type="spellEnd"/>
      <w:r w:rsidRPr="00212FB7">
        <w:rPr>
          <w:rFonts w:cs="Arial"/>
          <w:lang w:eastAsia="en-US"/>
        </w:rPr>
        <w:t xml:space="preserve">. Ponudnik je obvezan za čas </w:t>
      </w:r>
      <w:proofErr w:type="spellStart"/>
      <w:r w:rsidRPr="00212FB7">
        <w:rPr>
          <w:rFonts w:cs="Arial"/>
          <w:lang w:eastAsia="en-US"/>
        </w:rPr>
        <w:t>prelokacije</w:t>
      </w:r>
      <w:proofErr w:type="spellEnd"/>
      <w:r w:rsidRPr="00212FB7">
        <w:rPr>
          <w:rFonts w:cs="Arial"/>
          <w:lang w:eastAsia="en-US"/>
        </w:rPr>
        <w:t xml:space="preserve"> blaga naročniku zagotoviti tudi nadomestne količine blaga</w:t>
      </w:r>
      <w:r>
        <w:rPr>
          <w:rFonts w:cs="Arial"/>
          <w:lang w:eastAsia="en-US"/>
        </w:rPr>
        <w:t>.</w:t>
      </w:r>
    </w:p>
    <w:p w14:paraId="30FF6FCA" w14:textId="77777777" w:rsidR="00A6423B" w:rsidRPr="00B61DA8" w:rsidRDefault="00A6423B" w:rsidP="00A6423B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11" w:name="_Toc142556450"/>
      <w:r w:rsidRPr="00B61DA8">
        <w:rPr>
          <w:rFonts w:asciiTheme="minorHAnsi" w:hAnsiTheme="minorHAnsi" w:cstheme="minorHAnsi"/>
          <w:sz w:val="22"/>
          <w:szCs w:val="22"/>
        </w:rPr>
        <w:t>IZVAJANJE STORITVE</w:t>
      </w:r>
      <w:bookmarkEnd w:id="11"/>
    </w:p>
    <w:p w14:paraId="1C237D00" w14:textId="2C52F5F3" w:rsidR="00CE5D9B" w:rsidRPr="00B61DA8" w:rsidRDefault="00A92937" w:rsidP="00A92937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74B17FE1" w14:textId="77777777" w:rsidR="00D146C4" w:rsidRPr="00B61DA8" w:rsidRDefault="004458B9" w:rsidP="004458B9">
      <w:pPr>
        <w:pStyle w:val="Tekstpogodba-Marko"/>
        <w:rPr>
          <w:rFonts w:asciiTheme="minorHAnsi" w:hAnsiTheme="minorHAnsi" w:cstheme="minorHAnsi"/>
        </w:rPr>
      </w:pPr>
      <w:bookmarkStart w:id="12" w:name="_Hlk107477356"/>
      <w:r w:rsidRPr="00B61DA8">
        <w:rPr>
          <w:rFonts w:asciiTheme="minorHAnsi" w:hAnsiTheme="minorHAnsi" w:cstheme="minorHAnsi"/>
        </w:rPr>
        <w:t xml:space="preserve">Izvajalec bo skladiščil blago kot dober gospodar ter v vsakem trenutku jamči za kakovost in količino uskladiščenega blaga </w:t>
      </w:r>
      <w:r w:rsidR="00844B96" w:rsidRPr="00B61DA8">
        <w:rPr>
          <w:rFonts w:asciiTheme="minorHAnsi" w:hAnsiTheme="minorHAnsi" w:cstheme="minorHAnsi"/>
        </w:rPr>
        <w:t>naročnika</w:t>
      </w:r>
      <w:r w:rsidRPr="00B61DA8">
        <w:rPr>
          <w:rFonts w:asciiTheme="minorHAnsi" w:hAnsiTheme="minorHAnsi" w:cstheme="minorHAnsi"/>
        </w:rPr>
        <w:t>.</w:t>
      </w:r>
      <w:r w:rsidR="00734BD5" w:rsidRPr="00B61DA8">
        <w:rPr>
          <w:rFonts w:asciiTheme="minorHAnsi" w:hAnsiTheme="minorHAnsi" w:cstheme="minorHAnsi"/>
        </w:rPr>
        <w:t xml:space="preserve"> </w:t>
      </w:r>
    </w:p>
    <w:p w14:paraId="7640507E" w14:textId="3A62E712" w:rsidR="004458B9" w:rsidRPr="00B61DA8" w:rsidRDefault="005D3986" w:rsidP="004458B9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</w:t>
      </w:r>
      <w:r w:rsidR="00734BD5" w:rsidRPr="00B61DA8">
        <w:rPr>
          <w:rFonts w:asciiTheme="minorHAnsi" w:hAnsiTheme="minorHAnsi" w:cstheme="minorHAnsi"/>
        </w:rPr>
        <w:t xml:space="preserve"> zagotavlja, da bodo pogoji skladiščenja ves čas skladiščenja ustrezali normativom, ki veljajo za tovrstno blago. </w:t>
      </w:r>
    </w:p>
    <w:p w14:paraId="1C5CE53E" w14:textId="3BBEC311" w:rsidR="004458B9" w:rsidRPr="00B61DA8" w:rsidRDefault="008F1285" w:rsidP="004458B9">
      <w:pPr>
        <w:pStyle w:val="Tekstpogodba-Mark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 primeru več položnikov,</w:t>
      </w:r>
      <w:r w:rsidR="004458B9" w:rsidRPr="00B61DA8">
        <w:rPr>
          <w:rFonts w:asciiTheme="minorHAnsi" w:hAnsiTheme="minorHAnsi" w:cstheme="minorHAnsi"/>
        </w:rPr>
        <w:t xml:space="preserve"> mora biti </w:t>
      </w:r>
      <w:r>
        <w:rPr>
          <w:rFonts w:asciiTheme="minorHAnsi" w:hAnsiTheme="minorHAnsi" w:cstheme="minorHAnsi"/>
        </w:rPr>
        <w:t xml:space="preserve">blago </w:t>
      </w:r>
      <w:r w:rsidR="004458B9" w:rsidRPr="00B61DA8">
        <w:rPr>
          <w:rFonts w:asciiTheme="minorHAnsi" w:hAnsiTheme="minorHAnsi" w:cstheme="minorHAnsi"/>
        </w:rPr>
        <w:t>enake vrste in enake kakovosti ter v skladu z veljavnim standardom</w:t>
      </w:r>
      <w:r w:rsidR="00331C7F" w:rsidRPr="00B61DA8">
        <w:rPr>
          <w:rFonts w:asciiTheme="minorHAnsi" w:hAnsiTheme="minorHAnsi" w:cstheme="minorHAnsi"/>
        </w:rPr>
        <w:t xml:space="preserve"> kakovosti</w:t>
      </w:r>
      <w:r w:rsidR="009C7ED7" w:rsidRPr="00B61DA8">
        <w:rPr>
          <w:rFonts w:asciiTheme="minorHAnsi" w:hAnsiTheme="minorHAnsi" w:cstheme="minorHAnsi"/>
        </w:rPr>
        <w:t xml:space="preserve"> uskladiščenega blaga</w:t>
      </w:r>
      <w:r w:rsidR="004458B9" w:rsidRPr="00B61DA8">
        <w:rPr>
          <w:rFonts w:asciiTheme="minorHAnsi" w:hAnsiTheme="minorHAnsi" w:cstheme="minorHAnsi"/>
        </w:rPr>
        <w:t>, kar se ugotavlja na podlagi certifikata neodvisne kontrolne hiše. Če ta pogoj ni izpolnjen, izvajalec blaga neustrezne kvalitete ne sme sprejeti na skladiščenje.</w:t>
      </w:r>
    </w:p>
    <w:p w14:paraId="67B06CE7" w14:textId="1275DC52" w:rsidR="004458B9" w:rsidRPr="00B61DA8" w:rsidRDefault="004458B9" w:rsidP="004458B9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bo vršil </w:t>
      </w:r>
      <w:r w:rsidR="00E60B2A">
        <w:rPr>
          <w:rFonts w:asciiTheme="minorHAnsi" w:hAnsiTheme="minorHAnsi" w:cstheme="minorHAnsi"/>
        </w:rPr>
        <w:t>preje</w:t>
      </w:r>
      <w:r w:rsidR="00591F53">
        <w:rPr>
          <w:rFonts w:asciiTheme="minorHAnsi" w:hAnsiTheme="minorHAnsi" w:cstheme="minorHAnsi"/>
        </w:rPr>
        <w:t>m</w:t>
      </w:r>
      <w:r w:rsidRPr="00B61DA8">
        <w:rPr>
          <w:rFonts w:asciiTheme="minorHAnsi" w:hAnsiTheme="minorHAnsi" w:cstheme="minorHAnsi"/>
        </w:rPr>
        <w:t>/</w:t>
      </w:r>
      <w:r w:rsidR="00591F53">
        <w:rPr>
          <w:rFonts w:asciiTheme="minorHAnsi" w:hAnsiTheme="minorHAnsi" w:cstheme="minorHAnsi"/>
        </w:rPr>
        <w:t>odpremo</w:t>
      </w:r>
      <w:r w:rsidR="006F3C53" w:rsidRPr="00B61DA8">
        <w:rPr>
          <w:rFonts w:asciiTheme="minorHAnsi" w:hAnsiTheme="minorHAnsi" w:cstheme="minorHAnsi"/>
        </w:rPr>
        <w:t xml:space="preserve"> </w:t>
      </w:r>
      <w:r w:rsidR="00844B96" w:rsidRPr="00B61DA8">
        <w:rPr>
          <w:rFonts w:asciiTheme="minorHAnsi" w:hAnsiTheme="minorHAnsi" w:cstheme="minorHAnsi"/>
        </w:rPr>
        <w:t>naročnikovega</w:t>
      </w:r>
      <w:r w:rsidRPr="00B61DA8">
        <w:rPr>
          <w:rFonts w:asciiTheme="minorHAnsi" w:hAnsiTheme="minorHAnsi" w:cstheme="minorHAnsi"/>
        </w:rPr>
        <w:t xml:space="preserve"> blaga samo na podlagi pisnega naloga </w:t>
      </w:r>
      <w:r w:rsidR="00844B96" w:rsidRPr="00B61DA8">
        <w:rPr>
          <w:rFonts w:asciiTheme="minorHAnsi" w:hAnsiTheme="minorHAnsi" w:cstheme="minorHAnsi"/>
        </w:rPr>
        <w:t>naročnika</w:t>
      </w:r>
      <w:r w:rsidRPr="00B61DA8">
        <w:rPr>
          <w:rFonts w:asciiTheme="minorHAnsi" w:hAnsiTheme="minorHAnsi" w:cstheme="minorHAnsi"/>
        </w:rPr>
        <w:t>.</w:t>
      </w:r>
    </w:p>
    <w:p w14:paraId="7ABB52E8" w14:textId="5C7DB5B4" w:rsidR="007B27C9" w:rsidRPr="00B61DA8" w:rsidRDefault="007B27C9" w:rsidP="007B27C9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Ob </w:t>
      </w:r>
      <w:r w:rsidR="008F1285">
        <w:rPr>
          <w:rFonts w:asciiTheme="minorHAnsi" w:hAnsiTheme="minorHAnsi" w:cstheme="minorHAnsi"/>
        </w:rPr>
        <w:t>prejemu</w:t>
      </w:r>
      <w:r w:rsidR="00E60B2A">
        <w:rPr>
          <w:rFonts w:asciiTheme="minorHAnsi" w:hAnsiTheme="minorHAnsi" w:cstheme="minorHAnsi"/>
        </w:rPr>
        <w:t>/</w:t>
      </w:r>
      <w:r w:rsidRPr="00B61DA8">
        <w:rPr>
          <w:rFonts w:asciiTheme="minorHAnsi" w:hAnsiTheme="minorHAnsi" w:cstheme="minorHAnsi"/>
        </w:rPr>
        <w:t xml:space="preserve">odpremi po nalogu naročnika bo </w:t>
      </w:r>
      <w:r w:rsidR="005D3986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izstavil ustrezno dokumentacijo in jo najkasneje v treh (3) dneh po </w:t>
      </w:r>
      <w:r w:rsidR="00E60B2A">
        <w:rPr>
          <w:rFonts w:asciiTheme="minorHAnsi" w:hAnsiTheme="minorHAnsi" w:cstheme="minorHAnsi"/>
        </w:rPr>
        <w:t>prejemu</w:t>
      </w:r>
      <w:r w:rsidRPr="00B61DA8">
        <w:rPr>
          <w:rFonts w:asciiTheme="minorHAnsi" w:hAnsiTheme="minorHAnsi" w:cstheme="minorHAnsi"/>
        </w:rPr>
        <w:t xml:space="preserve"> </w:t>
      </w:r>
      <w:r w:rsidR="00E60B2A">
        <w:rPr>
          <w:rFonts w:asciiTheme="minorHAnsi" w:hAnsiTheme="minorHAnsi" w:cstheme="minorHAnsi"/>
        </w:rPr>
        <w:t>/</w:t>
      </w:r>
      <w:r w:rsidRPr="00B61DA8">
        <w:rPr>
          <w:rFonts w:asciiTheme="minorHAnsi" w:hAnsiTheme="minorHAnsi" w:cstheme="minorHAnsi"/>
        </w:rPr>
        <w:t xml:space="preserve"> odpremi posredoval naročniku po elektronski pošti na naslov </w:t>
      </w:r>
      <w:hyperlink r:id="rId14" w:history="1">
        <w:r w:rsidRPr="00B61DA8">
          <w:rPr>
            <w:rFonts w:asciiTheme="minorHAnsi" w:hAnsiTheme="minorHAnsi" w:cstheme="minorHAnsi"/>
          </w:rPr>
          <w:t>SORD@dbr.si</w:t>
        </w:r>
      </w:hyperlink>
      <w:r w:rsidRPr="00B61DA8">
        <w:rPr>
          <w:rFonts w:asciiTheme="minorHAnsi" w:hAnsiTheme="minorHAnsi" w:cstheme="minorHAnsi"/>
        </w:rPr>
        <w:t xml:space="preserve">. </w:t>
      </w:r>
    </w:p>
    <w:p w14:paraId="778BF99F" w14:textId="76DDA34B" w:rsidR="007A59F0" w:rsidRPr="00B61DA8" w:rsidRDefault="004458B9" w:rsidP="00864154">
      <w:pPr>
        <w:pStyle w:val="Tekstpogodba-Marko"/>
        <w:rPr>
          <w:rFonts w:asciiTheme="minorHAnsi" w:hAnsiTheme="minorHAnsi" w:cstheme="minorHAnsi"/>
        </w:rPr>
      </w:pPr>
      <w:r w:rsidRPr="0071636D">
        <w:rPr>
          <w:rFonts w:asciiTheme="minorHAnsi" w:hAnsiTheme="minorHAnsi" w:cstheme="minorHAnsi"/>
        </w:rPr>
        <w:t>V sklopu skladiščenja bo izvajalec izvajal vse potrebne manipulacije (dreniranj</w:t>
      </w:r>
      <w:r w:rsidR="0071636D" w:rsidRPr="0071636D">
        <w:rPr>
          <w:rFonts w:asciiTheme="minorHAnsi" w:hAnsiTheme="minorHAnsi" w:cstheme="minorHAnsi"/>
        </w:rPr>
        <w:t>e</w:t>
      </w:r>
      <w:r w:rsidRPr="0071636D">
        <w:rPr>
          <w:rFonts w:asciiTheme="minorHAnsi" w:hAnsiTheme="minorHAnsi" w:cstheme="minorHAnsi"/>
        </w:rPr>
        <w:t>, prečrpavanj</w:t>
      </w:r>
      <w:r w:rsidR="0071636D" w:rsidRPr="0071636D">
        <w:rPr>
          <w:rFonts w:asciiTheme="minorHAnsi" w:hAnsiTheme="minorHAnsi" w:cstheme="minorHAnsi"/>
        </w:rPr>
        <w:t>e</w:t>
      </w:r>
      <w:r w:rsidRPr="0071636D">
        <w:rPr>
          <w:rFonts w:asciiTheme="minorHAnsi" w:hAnsiTheme="minorHAnsi" w:cstheme="minorHAnsi"/>
        </w:rPr>
        <w:t xml:space="preserve">…) za ohranjanje kakovosti in količine blaga ter zagotavljanje skladnosti poslovanja skladišča z zakonodajo in standardi. </w:t>
      </w:r>
      <w:r w:rsidR="00591F53" w:rsidRPr="0071636D">
        <w:rPr>
          <w:rFonts w:asciiTheme="minorHAnsi" w:hAnsiTheme="minorHAnsi" w:cstheme="minorHAnsi"/>
        </w:rPr>
        <w:t xml:space="preserve">Kot skladiščenje se šteje tudi dodajanja </w:t>
      </w:r>
      <w:proofErr w:type="spellStart"/>
      <w:r w:rsidR="00591F53">
        <w:rPr>
          <w:rFonts w:asciiTheme="minorHAnsi" w:hAnsiTheme="minorHAnsi" w:cstheme="minorHAnsi"/>
        </w:rPr>
        <w:lastRenderedPageBreak/>
        <w:t>biogoriv</w:t>
      </w:r>
      <w:proofErr w:type="spellEnd"/>
      <w:r w:rsidR="00591F53" w:rsidRPr="0071636D">
        <w:rPr>
          <w:rFonts w:asciiTheme="minorHAnsi" w:hAnsiTheme="minorHAnsi" w:cstheme="minorHAnsi"/>
        </w:rPr>
        <w:t xml:space="preserve">, </w:t>
      </w:r>
      <w:proofErr w:type="spellStart"/>
      <w:r w:rsidR="00591F53" w:rsidRPr="0071636D">
        <w:rPr>
          <w:rFonts w:asciiTheme="minorHAnsi" w:hAnsiTheme="minorHAnsi" w:cstheme="minorHAnsi"/>
        </w:rPr>
        <w:t>aditiviranje</w:t>
      </w:r>
      <w:proofErr w:type="spellEnd"/>
      <w:r w:rsidR="00591F53" w:rsidRPr="0071636D">
        <w:rPr>
          <w:rFonts w:asciiTheme="minorHAnsi" w:hAnsiTheme="minorHAnsi" w:cstheme="minorHAnsi"/>
        </w:rPr>
        <w:t xml:space="preserve"> in </w:t>
      </w:r>
      <w:proofErr w:type="spellStart"/>
      <w:r w:rsidR="00591F53" w:rsidRPr="0071636D">
        <w:rPr>
          <w:rFonts w:asciiTheme="minorHAnsi" w:hAnsiTheme="minorHAnsi" w:cstheme="minorHAnsi"/>
        </w:rPr>
        <w:t>biocidiranje</w:t>
      </w:r>
      <w:proofErr w:type="spellEnd"/>
      <w:r w:rsidR="00591F53" w:rsidRPr="0071636D">
        <w:rPr>
          <w:rFonts w:asciiTheme="minorHAnsi" w:hAnsiTheme="minorHAnsi" w:cstheme="minorHAnsi"/>
        </w:rPr>
        <w:t>.</w:t>
      </w:r>
      <w:r w:rsidR="00591F53">
        <w:rPr>
          <w:rFonts w:asciiTheme="minorHAnsi" w:hAnsiTheme="minorHAnsi" w:cstheme="minorHAnsi"/>
        </w:rPr>
        <w:t xml:space="preserve"> </w:t>
      </w:r>
      <w:r w:rsidRPr="0071636D">
        <w:rPr>
          <w:rFonts w:asciiTheme="minorHAnsi" w:hAnsiTheme="minorHAnsi" w:cstheme="minorHAnsi"/>
        </w:rPr>
        <w:t xml:space="preserve">Izvajalec bo opravljal </w:t>
      </w:r>
      <w:r w:rsidR="00F90256" w:rsidRPr="0071636D">
        <w:rPr>
          <w:rFonts w:asciiTheme="minorHAnsi" w:hAnsiTheme="minorHAnsi" w:cstheme="minorHAnsi"/>
        </w:rPr>
        <w:t xml:space="preserve">tudi </w:t>
      </w:r>
      <w:r w:rsidRPr="0071636D">
        <w:rPr>
          <w:rFonts w:asciiTheme="minorHAnsi" w:hAnsiTheme="minorHAnsi" w:cstheme="minorHAnsi"/>
        </w:rPr>
        <w:t xml:space="preserve">vsa dela v zvezi s </w:t>
      </w:r>
      <w:r w:rsidR="00E60B2A" w:rsidRPr="0071636D">
        <w:rPr>
          <w:rFonts w:asciiTheme="minorHAnsi" w:hAnsiTheme="minorHAnsi" w:cstheme="minorHAnsi"/>
        </w:rPr>
        <w:t>prejemom</w:t>
      </w:r>
      <w:r w:rsidR="00F90256" w:rsidRPr="0071636D">
        <w:rPr>
          <w:rFonts w:asciiTheme="minorHAnsi" w:hAnsiTheme="minorHAnsi" w:cstheme="minorHAnsi"/>
        </w:rPr>
        <w:t xml:space="preserve"> in</w:t>
      </w:r>
      <w:r w:rsidRPr="0071636D">
        <w:rPr>
          <w:rFonts w:asciiTheme="minorHAnsi" w:hAnsiTheme="minorHAnsi" w:cstheme="minorHAnsi"/>
        </w:rPr>
        <w:t xml:space="preserve"> izdajo goriva. </w:t>
      </w:r>
    </w:p>
    <w:p w14:paraId="66B00673" w14:textId="07DB7639" w:rsidR="004458B9" w:rsidRPr="00B61DA8" w:rsidRDefault="004458B9" w:rsidP="00864154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zagotavlja, da ima v vsakem trenutku na voljo dovolj usposobljene delovne sile za kakovostno izvajanje rednih obveznosti iz te pogodbe v običajnem obsegu.</w:t>
      </w:r>
    </w:p>
    <w:p w14:paraId="09F4463E" w14:textId="2FCE6CA8" w:rsidR="004458B9" w:rsidRPr="00B61DA8" w:rsidRDefault="004458B9" w:rsidP="00864154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O začasnih omejitvah, ki neposredno in/ali posredno vplivajo na dogovorjen način in roke </w:t>
      </w:r>
      <w:r w:rsidR="00802C44">
        <w:rPr>
          <w:rFonts w:asciiTheme="minorHAnsi" w:hAnsiTheme="minorHAnsi" w:cstheme="minorHAnsi"/>
        </w:rPr>
        <w:t xml:space="preserve">prejema </w:t>
      </w:r>
      <w:r w:rsidRPr="00B61DA8">
        <w:rPr>
          <w:rFonts w:asciiTheme="minorHAnsi" w:hAnsiTheme="minorHAnsi" w:cstheme="minorHAnsi"/>
        </w:rPr>
        <w:t xml:space="preserve">ali </w:t>
      </w:r>
      <w:r w:rsidR="00802C44">
        <w:rPr>
          <w:rFonts w:asciiTheme="minorHAnsi" w:hAnsiTheme="minorHAnsi" w:cstheme="minorHAnsi"/>
        </w:rPr>
        <w:t>odpreme</w:t>
      </w:r>
      <w:r w:rsidRPr="00B61DA8">
        <w:rPr>
          <w:rFonts w:asciiTheme="minorHAnsi" w:hAnsiTheme="minorHAnsi" w:cstheme="minorHAnsi"/>
        </w:rPr>
        <w:t xml:space="preserve"> blaga, bo izvajalec nemudoma pisno obvestil drugega pogodbenika in navedel predviden čas trajanja omejitev. Pogodbeni stranki se bosta tekoče pisno obveščal tudi o drugih dogodkih, katerih vzrok ali posledica je uskladiščeno blago (vplivi na okolje, pritožbe itd.).</w:t>
      </w:r>
    </w:p>
    <w:p w14:paraId="5BF45723" w14:textId="6ED4F02C" w:rsidR="00864154" w:rsidRPr="00B61DA8" w:rsidRDefault="004458B9" w:rsidP="00864154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O trajnih omejitvah </w:t>
      </w:r>
      <w:r w:rsidR="006777EE">
        <w:rPr>
          <w:rFonts w:asciiTheme="minorHAnsi" w:hAnsiTheme="minorHAnsi" w:cstheme="minorHAnsi"/>
        </w:rPr>
        <w:t>prejema</w:t>
      </w:r>
      <w:r w:rsidRPr="00B61DA8">
        <w:rPr>
          <w:rFonts w:asciiTheme="minorHAnsi" w:hAnsiTheme="minorHAnsi" w:cstheme="minorHAnsi"/>
        </w:rPr>
        <w:t xml:space="preserve"> in </w:t>
      </w:r>
      <w:r w:rsidR="006777EE">
        <w:rPr>
          <w:rFonts w:asciiTheme="minorHAnsi" w:hAnsiTheme="minorHAnsi" w:cstheme="minorHAnsi"/>
        </w:rPr>
        <w:t>odpreme</w:t>
      </w:r>
      <w:r w:rsidRPr="00B61DA8">
        <w:rPr>
          <w:rFonts w:asciiTheme="minorHAnsi" w:hAnsiTheme="minorHAnsi" w:cstheme="minorHAnsi"/>
        </w:rPr>
        <w:t xml:space="preserve"> (npr. več kot 6 mesecev) izvajalec oz. </w:t>
      </w:r>
      <w:r w:rsidR="00844B96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seznanita drugega pogodbenika vnaprej in po potrebi pristopita k </w:t>
      </w:r>
      <w:r w:rsidR="00E17590" w:rsidRPr="00B61DA8">
        <w:rPr>
          <w:rFonts w:asciiTheme="minorHAnsi" w:hAnsiTheme="minorHAnsi" w:cstheme="minorHAnsi"/>
        </w:rPr>
        <w:t xml:space="preserve">dogovorom o </w:t>
      </w:r>
      <w:r w:rsidRPr="00B61DA8">
        <w:rPr>
          <w:rFonts w:asciiTheme="minorHAnsi" w:hAnsiTheme="minorHAnsi" w:cstheme="minorHAnsi"/>
        </w:rPr>
        <w:t xml:space="preserve">prilagoditvi oziroma nadaljevanju pogodbe. V primeru, da </w:t>
      </w:r>
      <w:r w:rsidR="00E17590" w:rsidRPr="00B61DA8">
        <w:rPr>
          <w:rFonts w:asciiTheme="minorHAnsi" w:hAnsiTheme="minorHAnsi" w:cstheme="minorHAnsi"/>
        </w:rPr>
        <w:t xml:space="preserve">pride do dogovora, bosta pogodbeni stranki o tem sklenili aneks. V primeru, da </w:t>
      </w:r>
      <w:r w:rsidRPr="00B61DA8">
        <w:rPr>
          <w:rFonts w:asciiTheme="minorHAnsi" w:hAnsiTheme="minorHAnsi" w:cstheme="minorHAnsi"/>
        </w:rPr>
        <w:t xml:space="preserve">do dogovora, ki bi bil sprejemljiv za </w:t>
      </w:r>
      <w:r w:rsidR="00844B96" w:rsidRPr="00B61DA8">
        <w:rPr>
          <w:rFonts w:asciiTheme="minorHAnsi" w:hAnsiTheme="minorHAnsi" w:cstheme="minorHAnsi"/>
        </w:rPr>
        <w:t>naročnika</w:t>
      </w:r>
      <w:r w:rsidRPr="00B61DA8">
        <w:rPr>
          <w:rFonts w:asciiTheme="minorHAnsi" w:hAnsiTheme="minorHAnsi" w:cstheme="minorHAnsi"/>
        </w:rPr>
        <w:t>,</w:t>
      </w:r>
      <w:r w:rsidR="00E17590" w:rsidRPr="00B61DA8">
        <w:rPr>
          <w:rFonts w:asciiTheme="minorHAnsi" w:hAnsiTheme="minorHAnsi" w:cstheme="minorHAnsi"/>
        </w:rPr>
        <w:t xml:space="preserve"> ne pride,</w:t>
      </w:r>
      <w:r w:rsidRPr="00B61DA8">
        <w:rPr>
          <w:rFonts w:asciiTheme="minorHAnsi" w:hAnsiTheme="minorHAnsi" w:cstheme="minorHAnsi"/>
        </w:rPr>
        <w:t xml:space="preserve"> je le-ta v skladu </w:t>
      </w:r>
      <w:r w:rsidR="00E17590" w:rsidRPr="00B61DA8">
        <w:rPr>
          <w:rFonts w:asciiTheme="minorHAnsi" w:hAnsiTheme="minorHAnsi" w:cstheme="minorHAnsi"/>
        </w:rPr>
        <w:t>s</w:t>
      </w:r>
      <w:r w:rsidRPr="00B61DA8">
        <w:rPr>
          <w:rFonts w:asciiTheme="minorHAnsi" w:hAnsiTheme="minorHAnsi" w:cstheme="minorHAnsi"/>
        </w:rPr>
        <w:t xml:space="preserve"> </w:t>
      </w:r>
      <w:r w:rsidR="00E17590" w:rsidRPr="00B61DA8">
        <w:rPr>
          <w:rFonts w:asciiTheme="minorHAnsi" w:hAnsiTheme="minorHAnsi" w:cstheme="minorHAnsi"/>
        </w:rPr>
        <w:t>30</w:t>
      </w:r>
      <w:r w:rsidRPr="00B61DA8">
        <w:rPr>
          <w:rFonts w:asciiTheme="minorHAnsi" w:hAnsiTheme="minorHAnsi" w:cstheme="minorHAnsi"/>
        </w:rPr>
        <w:t xml:space="preserve">. členom pogodbe upravičen do izredne odpovedi te pogodbe. </w:t>
      </w:r>
    </w:p>
    <w:p w14:paraId="6F85BC27" w14:textId="410FE199" w:rsidR="004458B9" w:rsidRPr="00B61DA8" w:rsidRDefault="00864154" w:rsidP="00864154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se zavezuje, da bo na poziv naročnika v primeru nujnosti (tj. višja sila ali druge izredne razmere na katere pogodbeni stranki nimata vpliva), takoj ko bo možno oziroma čimprej organiziral delo v skladišču tako, da bo omogočen </w:t>
      </w:r>
      <w:r w:rsidR="00E60B2A">
        <w:rPr>
          <w:rFonts w:asciiTheme="minorHAnsi" w:hAnsiTheme="minorHAnsi" w:cstheme="minorHAnsi"/>
        </w:rPr>
        <w:t>prejem</w:t>
      </w:r>
      <w:r w:rsidRPr="00B61DA8">
        <w:rPr>
          <w:rFonts w:asciiTheme="minorHAnsi" w:hAnsiTheme="minorHAnsi" w:cstheme="minorHAnsi"/>
        </w:rPr>
        <w:t>/izdaja blaga tudi izven delovnega časa skladišča.</w:t>
      </w:r>
    </w:p>
    <w:p w14:paraId="6FD488C4" w14:textId="6C2565F0" w:rsidR="00A92937" w:rsidRPr="00B61DA8" w:rsidRDefault="00D146C4" w:rsidP="007B27C9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Logistične značilnosti skladišča za </w:t>
      </w:r>
      <w:r w:rsidR="00E60B2A">
        <w:rPr>
          <w:rFonts w:asciiTheme="minorHAnsi" w:hAnsiTheme="minorHAnsi" w:cstheme="minorHAnsi"/>
        </w:rPr>
        <w:t>prejem</w:t>
      </w:r>
      <w:r w:rsidRPr="00B61DA8">
        <w:rPr>
          <w:rFonts w:asciiTheme="minorHAnsi" w:hAnsiTheme="minorHAnsi" w:cstheme="minorHAnsi"/>
        </w:rPr>
        <w:t>/izdajo blaga so podane v Prilogi 1, ki je sestavni del te pogodbe.</w:t>
      </w:r>
    </w:p>
    <w:p w14:paraId="6FA5AC30" w14:textId="5FEDB378" w:rsidR="00A92937" w:rsidRPr="00B61DA8" w:rsidRDefault="00A92937" w:rsidP="00A92937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6A4EEE4A" w14:textId="2E815E86" w:rsidR="004458B9" w:rsidRPr="00B61DA8" w:rsidRDefault="00214559" w:rsidP="00734BD5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Blago se </w:t>
      </w:r>
      <w:r w:rsidR="006777EE">
        <w:rPr>
          <w:rFonts w:asciiTheme="minorHAnsi" w:hAnsiTheme="minorHAnsi" w:cstheme="minorHAnsi"/>
        </w:rPr>
        <w:t xml:space="preserve">praviloma </w:t>
      </w:r>
      <w:r w:rsidRPr="00B61DA8">
        <w:rPr>
          <w:rFonts w:asciiTheme="minorHAnsi" w:hAnsiTheme="minorHAnsi" w:cstheme="minorHAnsi"/>
        </w:rPr>
        <w:t>skladišči na način skupnega skladiščenja dveh ali več položnikov</w:t>
      </w:r>
      <w:r w:rsidR="00734BD5" w:rsidRPr="00B61DA8">
        <w:rPr>
          <w:rFonts w:asciiTheme="minorHAnsi" w:hAnsiTheme="minorHAnsi" w:cstheme="minorHAnsi"/>
        </w:rPr>
        <w:t>.</w:t>
      </w:r>
    </w:p>
    <w:p w14:paraId="39A6C1B0" w14:textId="68F29A55" w:rsidR="00A92937" w:rsidRPr="00B61DA8" w:rsidRDefault="004458B9" w:rsidP="00734BD5">
      <w:pPr>
        <w:pStyle w:val="Tekstpogodba-Mark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smislu skupnega skladiščenja izvajalec zagotavlja </w:t>
      </w:r>
      <w:r w:rsidR="006851FE">
        <w:rPr>
          <w:rFonts w:asciiTheme="minorHAnsi" w:hAnsiTheme="minorHAnsi" w:cstheme="minorHAnsi"/>
        </w:rPr>
        <w:t>obnavljanje</w:t>
      </w:r>
      <w:r w:rsidRPr="00B61DA8">
        <w:rPr>
          <w:rFonts w:asciiTheme="minorHAnsi" w:hAnsiTheme="minorHAnsi" w:cstheme="minorHAnsi"/>
        </w:rPr>
        <w:t xml:space="preserve"> uskladiščenega blaga. Le-to mora biti izvedeno na način, da je celotna količina </w:t>
      </w:r>
      <w:r w:rsidR="00844B96" w:rsidRPr="00B61DA8">
        <w:rPr>
          <w:rFonts w:asciiTheme="minorHAnsi" w:hAnsiTheme="minorHAnsi" w:cstheme="minorHAnsi"/>
        </w:rPr>
        <w:t>naročnikovega</w:t>
      </w:r>
      <w:r w:rsidRPr="00B61DA8">
        <w:rPr>
          <w:rFonts w:asciiTheme="minorHAnsi" w:hAnsiTheme="minorHAnsi" w:cstheme="minorHAnsi"/>
        </w:rPr>
        <w:t xml:space="preserve"> blaga vedno na razpolago v skladišču.</w:t>
      </w:r>
    </w:p>
    <w:p w14:paraId="64FF1E64" w14:textId="2987062F" w:rsidR="00532AB7" w:rsidRPr="00B61DA8" w:rsidRDefault="00784C00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</w:t>
      </w:r>
      <w:r w:rsidR="00532AB7" w:rsidRPr="00B61DA8">
        <w:rPr>
          <w:rFonts w:asciiTheme="minorHAnsi" w:hAnsiTheme="minorHAnsi" w:cstheme="minorHAnsi"/>
          <w:b/>
        </w:rPr>
        <w:t>len</w:t>
      </w:r>
    </w:p>
    <w:bookmarkEnd w:id="12"/>
    <w:p w14:paraId="77941AC7" w14:textId="7BDD3A66" w:rsidR="00532AB7" w:rsidRPr="00B61DA8" w:rsidRDefault="00532AB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s podpisom te pogodbe potrjuje, da je v celoti seznanjen z obsegom in zahtevnostjo pogodbenih storitev</w:t>
      </w:r>
      <w:r w:rsidR="007A59F0" w:rsidRPr="00B61DA8">
        <w:rPr>
          <w:rFonts w:asciiTheme="minorHAnsi" w:hAnsiTheme="minorHAnsi" w:cstheme="minorHAnsi"/>
        </w:rPr>
        <w:t xml:space="preserve"> in </w:t>
      </w:r>
      <w:r w:rsidR="00734BD5" w:rsidRPr="00B61DA8">
        <w:rPr>
          <w:rFonts w:asciiTheme="minorHAnsi" w:hAnsiTheme="minorHAnsi" w:cstheme="minorHAnsi"/>
        </w:rPr>
        <w:t xml:space="preserve">je </w:t>
      </w:r>
      <w:r w:rsidR="007A59F0" w:rsidRPr="00B61DA8">
        <w:rPr>
          <w:rFonts w:asciiTheme="minorHAnsi" w:hAnsiTheme="minorHAnsi" w:cstheme="minorHAnsi"/>
        </w:rPr>
        <w:t>zanj usposobljen</w:t>
      </w:r>
      <w:r w:rsidRPr="00B61DA8">
        <w:rPr>
          <w:rFonts w:asciiTheme="minorHAnsi" w:hAnsiTheme="minorHAnsi" w:cstheme="minorHAnsi"/>
        </w:rPr>
        <w:t>.</w:t>
      </w:r>
    </w:p>
    <w:p w14:paraId="7734ABD4" w14:textId="23EF8791" w:rsidR="00836D60" w:rsidRPr="00B61DA8" w:rsidRDefault="00836D60" w:rsidP="000A775C">
      <w:pPr>
        <w:rPr>
          <w:rFonts w:asciiTheme="minorHAnsi" w:hAnsiTheme="minorHAnsi" w:cstheme="minorHAnsi"/>
        </w:rPr>
      </w:pPr>
    </w:p>
    <w:p w14:paraId="2A4840B0" w14:textId="490A8A94" w:rsidR="00E0090D" w:rsidRPr="00B61DA8" w:rsidRDefault="00E0090D" w:rsidP="00E0090D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 xml:space="preserve">člen </w:t>
      </w:r>
    </w:p>
    <w:p w14:paraId="30E6634D" w14:textId="2A4B1A07" w:rsidR="00E0090D" w:rsidRPr="00B61DA8" w:rsidRDefault="00E0090D" w:rsidP="00E0090D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Zaloge blaga, skladiščenega pri </w:t>
      </w:r>
      <w:r w:rsidR="005D3986" w:rsidRPr="00B61DA8">
        <w:rPr>
          <w:rFonts w:asciiTheme="minorHAnsi" w:hAnsiTheme="minorHAnsi" w:cstheme="minorHAnsi"/>
        </w:rPr>
        <w:t>izvajalcu</w:t>
      </w:r>
      <w:r w:rsidRPr="00B61DA8">
        <w:rPr>
          <w:rFonts w:asciiTheme="minorHAnsi" w:hAnsiTheme="minorHAnsi" w:cstheme="minorHAnsi"/>
        </w:rPr>
        <w:t xml:space="preserve">, ki so last </w:t>
      </w:r>
      <w:r w:rsidR="00F67816" w:rsidRPr="00B61DA8">
        <w:rPr>
          <w:rFonts w:asciiTheme="minorHAnsi" w:hAnsiTheme="minorHAnsi" w:cstheme="minorHAnsi"/>
        </w:rPr>
        <w:t>naročnika</w:t>
      </w:r>
      <w:r w:rsidRPr="00B61DA8">
        <w:rPr>
          <w:rFonts w:asciiTheme="minorHAnsi" w:hAnsiTheme="minorHAnsi" w:cstheme="minorHAnsi"/>
        </w:rPr>
        <w:t xml:space="preserve">, </w:t>
      </w:r>
      <w:r w:rsidR="005D3986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knjiži na izven bilančnih kontih v skladu z računovodskimi standardi</w:t>
      </w:r>
      <w:r w:rsidR="00734BD5" w:rsidRPr="00B61DA8">
        <w:rPr>
          <w:rFonts w:asciiTheme="minorHAnsi" w:hAnsiTheme="minorHAnsi" w:cstheme="minorHAnsi"/>
        </w:rPr>
        <w:t>.</w:t>
      </w:r>
      <w:r w:rsidRPr="00B61DA8">
        <w:rPr>
          <w:rFonts w:asciiTheme="minorHAnsi" w:hAnsiTheme="minorHAnsi" w:cstheme="minorHAnsi"/>
        </w:rPr>
        <w:t xml:space="preserve"> </w:t>
      </w:r>
      <w:r w:rsidR="00734BD5" w:rsidRPr="00B61DA8">
        <w:rPr>
          <w:rFonts w:asciiTheme="minorHAnsi" w:hAnsiTheme="minorHAnsi" w:cstheme="minorHAnsi"/>
        </w:rPr>
        <w:t>T</w:t>
      </w:r>
      <w:r w:rsidRPr="00B61DA8">
        <w:rPr>
          <w:rFonts w:asciiTheme="minorHAnsi" w:hAnsiTheme="minorHAnsi" w:cstheme="minorHAnsi"/>
        </w:rPr>
        <w:t xml:space="preserve">o blago predstavlja premoženje </w:t>
      </w:r>
      <w:r w:rsidR="00F67816" w:rsidRPr="00B61DA8">
        <w:rPr>
          <w:rFonts w:asciiTheme="minorHAnsi" w:hAnsiTheme="minorHAnsi" w:cstheme="minorHAnsi"/>
        </w:rPr>
        <w:t>naročnika</w:t>
      </w:r>
      <w:r w:rsidRPr="00B61DA8">
        <w:rPr>
          <w:rFonts w:asciiTheme="minorHAnsi" w:hAnsiTheme="minorHAnsi" w:cstheme="minorHAnsi"/>
        </w:rPr>
        <w:t xml:space="preserve">, ki ne more biti premoženje morebitne stečajne ali poravnalne mase </w:t>
      </w:r>
      <w:r w:rsidR="005D3986" w:rsidRPr="00B61DA8">
        <w:rPr>
          <w:rFonts w:asciiTheme="minorHAnsi" w:hAnsiTheme="minorHAnsi" w:cstheme="minorHAnsi"/>
        </w:rPr>
        <w:t>izvajalca</w:t>
      </w:r>
      <w:r w:rsidRPr="00B61DA8">
        <w:rPr>
          <w:rFonts w:asciiTheme="minorHAnsi" w:hAnsiTheme="minorHAnsi" w:cstheme="minorHAnsi"/>
        </w:rPr>
        <w:t>.</w:t>
      </w:r>
    </w:p>
    <w:p w14:paraId="117C3FC4" w14:textId="77777777" w:rsidR="00E0090D" w:rsidRPr="00B61DA8" w:rsidRDefault="00E0090D" w:rsidP="00E0090D">
      <w:pPr>
        <w:rPr>
          <w:rFonts w:asciiTheme="minorHAnsi" w:hAnsiTheme="minorHAnsi" w:cstheme="minorHAnsi"/>
        </w:rPr>
      </w:pPr>
    </w:p>
    <w:p w14:paraId="2F6817A9" w14:textId="3C60A90C" w:rsidR="00E0090D" w:rsidRPr="00B61DA8" w:rsidRDefault="00E0090D" w:rsidP="00E0090D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51586E57" w14:textId="66FD6D4C" w:rsidR="00E0090D" w:rsidRPr="00B61DA8" w:rsidRDefault="00E0090D" w:rsidP="00E0090D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Na izrecno pisno zahtevo </w:t>
      </w:r>
      <w:r w:rsidR="00F67816" w:rsidRPr="00B61DA8">
        <w:rPr>
          <w:rFonts w:asciiTheme="minorHAnsi" w:hAnsiTheme="minorHAnsi" w:cstheme="minorHAnsi"/>
        </w:rPr>
        <w:t>naročnika</w:t>
      </w:r>
      <w:r w:rsidRPr="00B61DA8">
        <w:rPr>
          <w:rFonts w:asciiTheme="minorHAnsi" w:hAnsiTheme="minorHAnsi" w:cstheme="minorHAnsi"/>
        </w:rPr>
        <w:t xml:space="preserve"> se </w:t>
      </w:r>
      <w:r w:rsidR="005D3986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obvezuje za skladiščeno blago izstaviti skladiščnico.</w:t>
      </w:r>
    </w:p>
    <w:p w14:paraId="37309D58" w14:textId="571A8D76" w:rsidR="00E0090D" w:rsidRPr="00B61DA8" w:rsidRDefault="0083633A" w:rsidP="0083633A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13" w:name="_Toc142556451"/>
      <w:r w:rsidRPr="00B61DA8">
        <w:rPr>
          <w:rFonts w:asciiTheme="minorHAnsi" w:hAnsiTheme="minorHAnsi" w:cstheme="minorHAnsi"/>
          <w:sz w:val="22"/>
          <w:szCs w:val="22"/>
        </w:rPr>
        <w:t>KONTROLA BLAGA</w:t>
      </w:r>
      <w:bookmarkEnd w:id="13"/>
    </w:p>
    <w:p w14:paraId="159BC74F" w14:textId="77777777" w:rsidR="00532AB7" w:rsidRPr="00B61DA8" w:rsidRDefault="00532AB7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42164978" w14:textId="5F780D6E" w:rsidR="00E0090D" w:rsidRPr="00B61DA8" w:rsidRDefault="00F67816" w:rsidP="00E0090D">
      <w:pPr>
        <w:pStyle w:val="Telobesedila"/>
        <w:rPr>
          <w:rFonts w:asciiTheme="minorHAnsi" w:hAnsiTheme="minorHAnsi" w:cstheme="minorHAnsi"/>
          <w:lang w:val="sl-SI"/>
        </w:rPr>
      </w:pPr>
      <w:r w:rsidRPr="00B61DA8">
        <w:rPr>
          <w:rFonts w:asciiTheme="minorHAnsi" w:hAnsiTheme="minorHAnsi" w:cstheme="minorHAnsi"/>
          <w:lang w:val="sl-SI"/>
        </w:rPr>
        <w:t>Naročnik</w:t>
      </w:r>
      <w:r w:rsidR="00E0090D" w:rsidRPr="00B61DA8">
        <w:rPr>
          <w:rFonts w:asciiTheme="minorHAnsi" w:hAnsiTheme="minorHAnsi" w:cstheme="minorHAnsi"/>
        </w:rPr>
        <w:t xml:space="preserve"> </w:t>
      </w:r>
      <w:r w:rsidR="00E0090D" w:rsidRPr="00B61DA8">
        <w:rPr>
          <w:rFonts w:asciiTheme="minorHAnsi" w:hAnsiTheme="minorHAnsi" w:cstheme="minorHAnsi"/>
          <w:lang w:val="sl-SI"/>
        </w:rPr>
        <w:t xml:space="preserve">sme </w:t>
      </w:r>
      <w:r w:rsidR="00E0090D" w:rsidRPr="00B61DA8">
        <w:rPr>
          <w:rFonts w:asciiTheme="minorHAnsi" w:hAnsiTheme="minorHAnsi" w:cstheme="minorHAnsi"/>
        </w:rPr>
        <w:t xml:space="preserve">s svojimi delavci ali drugimi pooblaščenimi osebami kontrolirati količino in kakovost skladiščenega blaga. </w:t>
      </w:r>
      <w:r w:rsidR="00C3214B" w:rsidRPr="00B61DA8">
        <w:rPr>
          <w:rFonts w:asciiTheme="minorHAnsi" w:hAnsiTheme="minorHAnsi" w:cstheme="minorHAnsi"/>
          <w:lang w:val="sl-SI"/>
        </w:rPr>
        <w:t>I</w:t>
      </w:r>
      <w:proofErr w:type="spellStart"/>
      <w:r w:rsidR="00C3214B" w:rsidRPr="00B61DA8">
        <w:rPr>
          <w:rFonts w:asciiTheme="minorHAnsi" w:hAnsiTheme="minorHAnsi" w:cstheme="minorHAnsi"/>
        </w:rPr>
        <w:t>zvajalec</w:t>
      </w:r>
      <w:proofErr w:type="spellEnd"/>
      <w:r w:rsidR="00C3214B" w:rsidRPr="00B61DA8">
        <w:rPr>
          <w:rFonts w:asciiTheme="minorHAnsi" w:hAnsiTheme="minorHAnsi" w:cstheme="minorHAnsi"/>
        </w:rPr>
        <w:t xml:space="preserve"> </w:t>
      </w:r>
      <w:r w:rsidR="00E0090D" w:rsidRPr="00B61DA8">
        <w:rPr>
          <w:rFonts w:asciiTheme="minorHAnsi" w:hAnsiTheme="minorHAnsi" w:cstheme="minorHAnsi"/>
        </w:rPr>
        <w:t xml:space="preserve">mu mora omogočiti prost vstop v skladišče. </w:t>
      </w:r>
      <w:r w:rsidR="00844B96" w:rsidRPr="00B61DA8">
        <w:rPr>
          <w:rFonts w:asciiTheme="minorHAnsi" w:hAnsiTheme="minorHAnsi" w:cstheme="minorHAnsi"/>
          <w:lang w:val="sl-SI"/>
        </w:rPr>
        <w:t xml:space="preserve">Naročnik bo svoj prihod najavil praviloma 3 dni </w:t>
      </w:r>
      <w:r w:rsidRPr="00B61DA8">
        <w:rPr>
          <w:rFonts w:asciiTheme="minorHAnsi" w:hAnsiTheme="minorHAnsi" w:cstheme="minorHAnsi"/>
          <w:lang w:val="sl-SI"/>
        </w:rPr>
        <w:t>vnaprej</w:t>
      </w:r>
      <w:r w:rsidR="00844B96" w:rsidRPr="00B61DA8">
        <w:rPr>
          <w:rFonts w:asciiTheme="minorHAnsi" w:hAnsiTheme="minorHAnsi" w:cstheme="minorHAnsi"/>
          <w:lang w:val="sl-SI"/>
        </w:rPr>
        <w:t>.</w:t>
      </w:r>
    </w:p>
    <w:p w14:paraId="7041738C" w14:textId="1638C0E3" w:rsidR="00532AB7" w:rsidRPr="00B61DA8" w:rsidRDefault="00532AB7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Naročnik lahko izvede nadzorstveni pregled zaradi preverjanja katerekoli izvajalčeve obveznosti po tej pogodbi, vključno s preverjanjem, </w:t>
      </w:r>
      <w:r w:rsidR="000A775C" w:rsidRPr="00B61DA8">
        <w:rPr>
          <w:rFonts w:asciiTheme="minorHAnsi" w:hAnsiTheme="minorHAnsi" w:cstheme="minorHAnsi"/>
        </w:rPr>
        <w:t xml:space="preserve">in sicer, če </w:t>
      </w:r>
      <w:r w:rsidRPr="00B61DA8">
        <w:rPr>
          <w:rFonts w:asciiTheme="minorHAnsi" w:hAnsiTheme="minorHAnsi" w:cstheme="minorHAnsi"/>
        </w:rPr>
        <w:t>izvajalec:</w:t>
      </w:r>
    </w:p>
    <w:p w14:paraId="380FC349" w14:textId="3E75F658" w:rsidR="00532AB7" w:rsidRPr="00B61DA8" w:rsidRDefault="00874C20" w:rsidP="000A775C">
      <w:pPr>
        <w:pStyle w:val="Odstavekseznama"/>
        <w:numPr>
          <w:ilvl w:val="0"/>
          <w:numId w:val="8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o</w:t>
      </w:r>
      <w:r w:rsidR="00532AB7" w:rsidRPr="00B61DA8">
        <w:rPr>
          <w:rFonts w:asciiTheme="minorHAnsi" w:hAnsiTheme="minorHAnsi" w:cstheme="minorHAnsi"/>
        </w:rPr>
        <w:t>pravlja storitev po tej pogodbi v s</w:t>
      </w:r>
      <w:r w:rsidRPr="00B61DA8">
        <w:rPr>
          <w:rFonts w:asciiTheme="minorHAnsi" w:hAnsiTheme="minorHAnsi" w:cstheme="minorHAnsi"/>
        </w:rPr>
        <w:t>kladu z zahtevami iz te pogodbe;</w:t>
      </w:r>
    </w:p>
    <w:p w14:paraId="10AB4B1C" w14:textId="5787B948" w:rsidR="00532AB7" w:rsidRPr="00B61DA8" w:rsidRDefault="00874C20" w:rsidP="000A775C">
      <w:pPr>
        <w:pStyle w:val="Odstavekseznama"/>
        <w:numPr>
          <w:ilvl w:val="0"/>
          <w:numId w:val="8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</w:t>
      </w:r>
      <w:r w:rsidR="00532AB7" w:rsidRPr="00B61DA8">
        <w:rPr>
          <w:rFonts w:asciiTheme="minorHAnsi" w:hAnsiTheme="minorHAnsi" w:cstheme="minorHAnsi"/>
        </w:rPr>
        <w:t xml:space="preserve">zvaja oziroma upošteva tehnične in druge varnostne ukrepe glede varovanja podatkov </w:t>
      </w:r>
      <w:r w:rsidR="00C3214B" w:rsidRPr="00B61DA8">
        <w:rPr>
          <w:rFonts w:asciiTheme="minorHAnsi" w:hAnsiTheme="minorHAnsi" w:cstheme="minorHAnsi"/>
        </w:rPr>
        <w:t>in</w:t>
      </w:r>
      <w:r w:rsidRPr="00B61DA8">
        <w:rPr>
          <w:rFonts w:asciiTheme="minorHAnsi" w:hAnsiTheme="minorHAnsi" w:cstheme="minorHAnsi"/>
        </w:rPr>
        <w:t xml:space="preserve"> kakovosti izvedenih storitev;</w:t>
      </w:r>
      <w:r w:rsidR="00532AB7" w:rsidRPr="00B61DA8">
        <w:rPr>
          <w:rFonts w:asciiTheme="minorHAnsi" w:hAnsiTheme="minorHAnsi" w:cstheme="minorHAnsi"/>
        </w:rPr>
        <w:t xml:space="preserve"> </w:t>
      </w:r>
    </w:p>
    <w:p w14:paraId="75ECC6C8" w14:textId="106B2A6B" w:rsidR="00532AB7" w:rsidRPr="00B61DA8" w:rsidRDefault="00874C20" w:rsidP="000A775C">
      <w:pPr>
        <w:pStyle w:val="Odstavekseznama"/>
        <w:numPr>
          <w:ilvl w:val="0"/>
          <w:numId w:val="8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u</w:t>
      </w:r>
      <w:r w:rsidR="00532AB7" w:rsidRPr="00B61DA8">
        <w:rPr>
          <w:rFonts w:asciiTheme="minorHAnsi" w:hAnsiTheme="minorHAnsi" w:cstheme="minorHAnsi"/>
        </w:rPr>
        <w:t xml:space="preserve">pošteva predpise, ki se uporabljajo za storitve, ki so predmet te pogodbe. </w:t>
      </w:r>
    </w:p>
    <w:p w14:paraId="176688CD" w14:textId="526A4A2E" w:rsidR="00532AB7" w:rsidRPr="00B61DA8" w:rsidRDefault="00532AB7" w:rsidP="000A775C">
      <w:pPr>
        <w:rPr>
          <w:rFonts w:asciiTheme="minorHAnsi" w:hAnsiTheme="minorHAnsi" w:cstheme="minorHAnsi"/>
        </w:rPr>
      </w:pPr>
    </w:p>
    <w:p w14:paraId="4B3E16CF" w14:textId="5B6EBCFB" w:rsidR="00AD0D17" w:rsidRDefault="00AD0D17" w:rsidP="00AD0D17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14" w:name="_Toc106876948"/>
      <w:bookmarkStart w:id="15" w:name="_Toc142556452"/>
      <w:r w:rsidRPr="00B61DA8">
        <w:rPr>
          <w:rFonts w:asciiTheme="minorHAnsi" w:hAnsiTheme="minorHAnsi" w:cstheme="minorHAnsi"/>
          <w:sz w:val="22"/>
          <w:szCs w:val="22"/>
        </w:rPr>
        <w:lastRenderedPageBreak/>
        <w:t>POGODBENE CENE, POGODBENA VREDNOST IN PLAČILNI POGOJI</w:t>
      </w:r>
      <w:bookmarkEnd w:id="14"/>
      <w:bookmarkEnd w:id="15"/>
    </w:p>
    <w:p w14:paraId="4254BDED" w14:textId="77777777" w:rsidR="00080C3B" w:rsidRPr="00AE10B5" w:rsidRDefault="00080C3B" w:rsidP="00AE10B5"/>
    <w:p w14:paraId="4D39130A" w14:textId="540377EB" w:rsidR="00DF3E1F" w:rsidRPr="00B61DA8" w:rsidRDefault="00AD0D17" w:rsidP="00DF3E1F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</w:t>
      </w:r>
      <w:r w:rsidR="00667947" w:rsidRPr="00B61DA8">
        <w:rPr>
          <w:rFonts w:asciiTheme="minorHAnsi" w:hAnsiTheme="minorHAnsi" w:cstheme="minorHAnsi"/>
          <w:b/>
        </w:rPr>
        <w:t>len</w:t>
      </w:r>
    </w:p>
    <w:p w14:paraId="241C4399" w14:textId="7EF1602E" w:rsidR="00DF3E1F" w:rsidRPr="006777EE" w:rsidRDefault="00DF3E1F" w:rsidP="006777EE">
      <w:pPr>
        <w:pStyle w:val="Odstavekseznama"/>
        <w:spacing w:line="240" w:lineRule="auto"/>
        <w:ind w:left="0"/>
        <w:rPr>
          <w:rFonts w:asciiTheme="minorHAnsi" w:hAnsiTheme="minorHAnsi" w:cstheme="minorHAnsi"/>
        </w:rPr>
      </w:pPr>
    </w:p>
    <w:p w14:paraId="7E4CB3E5" w14:textId="7D5506BC" w:rsidR="006777EE" w:rsidRPr="0081143B" w:rsidRDefault="006777EE" w:rsidP="0071636D">
      <w:pPr>
        <w:pStyle w:val="Odstavekseznama"/>
        <w:spacing w:line="240" w:lineRule="auto"/>
        <w:ind w:left="0"/>
        <w:rPr>
          <w:rFonts w:asciiTheme="minorHAnsi" w:hAnsiTheme="minorHAnsi" w:cstheme="minorHAnsi"/>
          <w:bCs/>
          <w:color w:val="000000"/>
        </w:rPr>
      </w:pPr>
      <w:r w:rsidRPr="0081143B">
        <w:rPr>
          <w:rFonts w:asciiTheme="minorHAnsi" w:hAnsiTheme="minorHAnsi" w:cstheme="minorHAnsi"/>
          <w:bCs/>
          <w:color w:val="000000"/>
        </w:rPr>
        <w:t>Cena za skladiščenje blaga:</w:t>
      </w:r>
    </w:p>
    <w:tbl>
      <w:tblPr>
        <w:tblW w:w="851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"/>
        <w:gridCol w:w="3637"/>
        <w:gridCol w:w="1204"/>
        <w:gridCol w:w="3190"/>
      </w:tblGrid>
      <w:tr w:rsidR="002D3D62" w:rsidRPr="007E68EE" w14:paraId="0953488F" w14:textId="77777777" w:rsidTr="002D3D62">
        <w:trPr>
          <w:trHeight w:val="915"/>
        </w:trPr>
        <w:tc>
          <w:tcPr>
            <w:tcW w:w="479" w:type="dxa"/>
            <w:shd w:val="clear" w:color="000000" w:fill="DDEBF7"/>
            <w:vAlign w:val="center"/>
            <w:hideMark/>
          </w:tcPr>
          <w:p w14:paraId="25C665D4" w14:textId="77777777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bookmarkStart w:id="16" w:name="_Hlk92194097"/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Št.</w:t>
            </w:r>
          </w:p>
        </w:tc>
        <w:tc>
          <w:tcPr>
            <w:tcW w:w="3637" w:type="dxa"/>
            <w:shd w:val="clear" w:color="000000" w:fill="DDEBF7"/>
            <w:vAlign w:val="center"/>
            <w:hideMark/>
          </w:tcPr>
          <w:p w14:paraId="473D424B" w14:textId="77777777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VRSTA STORITVE</w:t>
            </w:r>
          </w:p>
        </w:tc>
        <w:tc>
          <w:tcPr>
            <w:tcW w:w="426" w:type="dxa"/>
            <w:shd w:val="clear" w:color="000000" w:fill="DDEBF7"/>
          </w:tcPr>
          <w:p w14:paraId="6C89109C" w14:textId="590595EF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KOLIČINA v m</w:t>
            </w:r>
            <w:r w:rsidRPr="007E68EE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3968" w:type="dxa"/>
            <w:shd w:val="clear" w:color="000000" w:fill="DDEBF7"/>
            <w:vAlign w:val="center"/>
            <w:hideMark/>
          </w:tcPr>
          <w:p w14:paraId="614F2E2D" w14:textId="0E559C51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CENA EUR / m</w:t>
            </w:r>
            <w:r w:rsidRPr="007E68EE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</w:rPr>
              <w:t>3</w:t>
            </w: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/ mesec (brez DDV)</w:t>
            </w:r>
          </w:p>
        </w:tc>
      </w:tr>
      <w:tr w:rsidR="002D3D62" w:rsidRPr="007E68EE" w14:paraId="65E256BC" w14:textId="77777777" w:rsidTr="002D3D62">
        <w:trPr>
          <w:trHeight w:val="360"/>
        </w:trPr>
        <w:tc>
          <w:tcPr>
            <w:tcW w:w="479" w:type="dxa"/>
            <w:shd w:val="clear" w:color="auto" w:fill="auto"/>
            <w:noWrap/>
            <w:vAlign w:val="center"/>
            <w:hideMark/>
          </w:tcPr>
          <w:p w14:paraId="5B135291" w14:textId="77777777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1.</w:t>
            </w:r>
          </w:p>
        </w:tc>
        <w:tc>
          <w:tcPr>
            <w:tcW w:w="3637" w:type="dxa"/>
            <w:shd w:val="clear" w:color="auto" w:fill="auto"/>
            <w:noWrap/>
            <w:vAlign w:val="center"/>
            <w:hideMark/>
          </w:tcPr>
          <w:p w14:paraId="0F535C7F" w14:textId="77777777" w:rsidR="002D3D62" w:rsidRPr="007E68EE" w:rsidRDefault="002D3D62" w:rsidP="00AD0D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Skladiščenje</w:t>
            </w:r>
          </w:p>
        </w:tc>
        <w:tc>
          <w:tcPr>
            <w:tcW w:w="426" w:type="dxa"/>
          </w:tcPr>
          <w:p w14:paraId="62200B77" w14:textId="46EC0F6D" w:rsidR="002D3D62" w:rsidRPr="007E68EE" w:rsidRDefault="002D3D62" w:rsidP="00D96418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7E68EE">
              <w:rPr>
                <w:rFonts w:asciiTheme="minorHAnsi" w:hAnsiTheme="minorHAnsi" w:cstheme="minorHAnsi"/>
                <w:color w:val="000000"/>
              </w:rPr>
              <w:t>3.900</w:t>
            </w:r>
          </w:p>
        </w:tc>
        <w:tc>
          <w:tcPr>
            <w:tcW w:w="3968" w:type="dxa"/>
            <w:shd w:val="clear" w:color="auto" w:fill="auto"/>
            <w:vAlign w:val="center"/>
            <w:hideMark/>
          </w:tcPr>
          <w:p w14:paraId="0264BEB5" w14:textId="3414042F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bookmarkEnd w:id="16"/>
    </w:tbl>
    <w:p w14:paraId="2CF3788B" w14:textId="4FD107B7" w:rsidR="00A92937" w:rsidRPr="007E68EE" w:rsidRDefault="00A92937" w:rsidP="00A92937">
      <w:pPr>
        <w:rPr>
          <w:rFonts w:asciiTheme="minorHAnsi" w:hAnsiTheme="minorHAnsi" w:cstheme="minorHAnsi"/>
        </w:rPr>
      </w:pPr>
    </w:p>
    <w:p w14:paraId="58A0F840" w14:textId="178AC666" w:rsidR="006777EE" w:rsidRPr="007E68EE" w:rsidRDefault="006777EE" w:rsidP="00A92937">
      <w:pPr>
        <w:rPr>
          <w:rFonts w:asciiTheme="minorHAnsi" w:hAnsiTheme="minorHAnsi" w:cstheme="minorHAnsi"/>
        </w:rPr>
      </w:pPr>
      <w:r w:rsidRPr="007E68EE">
        <w:rPr>
          <w:rFonts w:asciiTheme="minorHAnsi" w:hAnsiTheme="minorHAnsi" w:cstheme="minorHAnsi"/>
        </w:rPr>
        <w:t>Cene za pretovor blaga v primeru sproščanja:</w:t>
      </w:r>
    </w:p>
    <w:tbl>
      <w:tblPr>
        <w:tblW w:w="851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690"/>
        <w:gridCol w:w="4399"/>
      </w:tblGrid>
      <w:tr w:rsidR="002D3D62" w:rsidRPr="007E68EE" w14:paraId="0E2800BB" w14:textId="77777777" w:rsidTr="002D3D62">
        <w:trPr>
          <w:trHeight w:val="315"/>
        </w:trPr>
        <w:tc>
          <w:tcPr>
            <w:tcW w:w="426" w:type="dxa"/>
            <w:shd w:val="clear" w:color="000000" w:fill="DDEBF7"/>
            <w:noWrap/>
            <w:vAlign w:val="center"/>
            <w:hideMark/>
          </w:tcPr>
          <w:p w14:paraId="13643E3F" w14:textId="77777777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Št.</w:t>
            </w:r>
          </w:p>
        </w:tc>
        <w:tc>
          <w:tcPr>
            <w:tcW w:w="3690" w:type="dxa"/>
            <w:shd w:val="clear" w:color="000000" w:fill="DDEBF7"/>
            <w:noWrap/>
            <w:vAlign w:val="center"/>
            <w:hideMark/>
          </w:tcPr>
          <w:p w14:paraId="07B4B0E3" w14:textId="77777777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VRSTA STORITVE</w:t>
            </w:r>
          </w:p>
        </w:tc>
        <w:tc>
          <w:tcPr>
            <w:tcW w:w="4399" w:type="dxa"/>
            <w:shd w:val="clear" w:color="000000" w:fill="DDEBF7"/>
            <w:vAlign w:val="center"/>
            <w:hideMark/>
          </w:tcPr>
          <w:p w14:paraId="07637910" w14:textId="74191C72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EUR / m</w:t>
            </w:r>
            <w:r w:rsidRPr="007E68EE">
              <w:rPr>
                <w:rFonts w:asciiTheme="minorHAnsi" w:hAnsiTheme="minorHAnsi" w:cstheme="minorHAnsi"/>
                <w:b/>
                <w:bCs/>
                <w:color w:val="000000"/>
                <w:vertAlign w:val="superscript"/>
              </w:rPr>
              <w:t>3</w:t>
            </w: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(brez DDV)</w:t>
            </w:r>
          </w:p>
        </w:tc>
      </w:tr>
      <w:tr w:rsidR="002D3D62" w:rsidRPr="007E68EE" w14:paraId="781EB196" w14:textId="77777777" w:rsidTr="00C8156D">
        <w:trPr>
          <w:trHeight w:val="935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2FB0B5F7" w14:textId="77777777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2.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957BB98" w14:textId="50396E81" w:rsidR="002D3D62" w:rsidRPr="007E68EE" w:rsidRDefault="002D3D62" w:rsidP="00AD0D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Pretovor – </w:t>
            </w:r>
          </w:p>
          <w:p w14:paraId="294188C4" w14:textId="5A17D8EF" w:rsidR="002D3D62" w:rsidRPr="007E68EE" w:rsidRDefault="002D3D62" w:rsidP="00AD0D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prejem blaga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32EE3973" w14:textId="58038A6E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2D3D62" w:rsidRPr="007E68EE" w14:paraId="234001A2" w14:textId="77777777" w:rsidTr="00C8156D">
        <w:trPr>
          <w:trHeight w:val="935"/>
        </w:trPr>
        <w:tc>
          <w:tcPr>
            <w:tcW w:w="426" w:type="dxa"/>
            <w:shd w:val="clear" w:color="auto" w:fill="auto"/>
            <w:noWrap/>
            <w:vAlign w:val="center"/>
            <w:hideMark/>
          </w:tcPr>
          <w:p w14:paraId="501A029D" w14:textId="16B5A853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3.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5C0AD692" w14:textId="0F52259C" w:rsidR="002D3D62" w:rsidRPr="007E68EE" w:rsidRDefault="002D3D62" w:rsidP="00AD0D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Pretovor – </w:t>
            </w:r>
          </w:p>
          <w:p w14:paraId="10E310FD" w14:textId="38B03C6C" w:rsidR="002D3D62" w:rsidRPr="007E68EE" w:rsidRDefault="002D3D62" w:rsidP="00AD0D1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7E68EE">
              <w:rPr>
                <w:rFonts w:asciiTheme="minorHAnsi" w:hAnsiTheme="minorHAnsi" w:cstheme="minorHAnsi"/>
                <w:b/>
                <w:bCs/>
                <w:color w:val="000000"/>
              </w:rPr>
              <w:t>odprema blaga</w:t>
            </w:r>
          </w:p>
        </w:tc>
        <w:tc>
          <w:tcPr>
            <w:tcW w:w="4399" w:type="dxa"/>
            <w:shd w:val="clear" w:color="auto" w:fill="auto"/>
            <w:vAlign w:val="center"/>
          </w:tcPr>
          <w:p w14:paraId="72F7B0A1" w14:textId="3662EEDC" w:rsidR="002D3D62" w:rsidRPr="007E68EE" w:rsidRDefault="002D3D62" w:rsidP="00A92937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</w:tbl>
    <w:p w14:paraId="67E1A977" w14:textId="77777777" w:rsidR="00A92937" w:rsidRPr="007E68EE" w:rsidRDefault="00A92937" w:rsidP="00A92937">
      <w:pPr>
        <w:tabs>
          <w:tab w:val="num" w:pos="0"/>
          <w:tab w:val="left" w:pos="910"/>
        </w:tabs>
        <w:rPr>
          <w:rFonts w:asciiTheme="minorHAnsi" w:hAnsiTheme="minorHAnsi" w:cstheme="minorHAnsi"/>
        </w:rPr>
      </w:pPr>
      <w:bookmarkStart w:id="17" w:name="_Hlk129088420"/>
    </w:p>
    <w:p w14:paraId="572F2261" w14:textId="02DB171B" w:rsidR="00A92937" w:rsidRPr="007E68EE" w:rsidRDefault="00591F53" w:rsidP="00A92937">
      <w:pPr>
        <w:tabs>
          <w:tab w:val="num" w:pos="0"/>
          <w:tab w:val="left" w:pos="910"/>
        </w:tabs>
        <w:rPr>
          <w:rFonts w:asciiTheme="minorHAnsi" w:hAnsiTheme="minorHAnsi" w:cstheme="minorHAnsi"/>
        </w:rPr>
      </w:pPr>
      <w:r w:rsidRPr="007E68EE">
        <w:rPr>
          <w:rFonts w:asciiTheme="minorHAnsi" w:hAnsiTheme="minorHAnsi" w:cstheme="minorHAnsi"/>
        </w:rPr>
        <w:t>Pogodbene</w:t>
      </w:r>
      <w:r w:rsidR="00A92937" w:rsidRPr="007E68EE">
        <w:rPr>
          <w:rFonts w:asciiTheme="minorHAnsi" w:hAnsiTheme="minorHAnsi" w:cstheme="minorHAnsi"/>
        </w:rPr>
        <w:t xml:space="preserve"> cene na enoto (CENA/EM) so izražene v EUR in so fiksne za celotno trajanje pogodbe ter vključujejo vse neposredne in posredne stroške. </w:t>
      </w:r>
    </w:p>
    <w:p w14:paraId="4646CF82" w14:textId="77777777" w:rsidR="00A92937" w:rsidRPr="007E68EE" w:rsidRDefault="00A92937" w:rsidP="00A92937">
      <w:pPr>
        <w:tabs>
          <w:tab w:val="num" w:pos="0"/>
          <w:tab w:val="left" w:pos="910"/>
        </w:tabs>
        <w:rPr>
          <w:rFonts w:asciiTheme="minorHAnsi" w:hAnsiTheme="minorHAnsi" w:cstheme="minorHAnsi"/>
        </w:rPr>
      </w:pPr>
    </w:p>
    <w:p w14:paraId="25939A20" w14:textId="28B76E91" w:rsidR="00A92937" w:rsidRPr="007E68EE" w:rsidRDefault="00A92937" w:rsidP="00A92937">
      <w:pPr>
        <w:tabs>
          <w:tab w:val="num" w:pos="0"/>
          <w:tab w:val="left" w:pos="910"/>
        </w:tabs>
        <w:rPr>
          <w:rFonts w:asciiTheme="minorHAnsi" w:hAnsiTheme="minorHAnsi" w:cstheme="minorHAnsi"/>
        </w:rPr>
      </w:pPr>
      <w:r w:rsidRPr="007E68EE">
        <w:rPr>
          <w:rFonts w:asciiTheme="minorHAnsi" w:hAnsiTheme="minorHAnsi" w:cstheme="minorHAnsi"/>
        </w:rPr>
        <w:t xml:space="preserve">Cena za skladiščenje blaga mora vsebovati nadomestilo za skladiščenje blaga vključno z </w:t>
      </w:r>
      <w:r w:rsidR="006851FE" w:rsidRPr="007E68EE">
        <w:rPr>
          <w:rFonts w:asciiTheme="minorHAnsi" w:hAnsiTheme="minorHAnsi" w:cstheme="minorHAnsi"/>
        </w:rPr>
        <w:t>obnavljanjem</w:t>
      </w:r>
      <w:r w:rsidRPr="007E68EE">
        <w:rPr>
          <w:rFonts w:asciiTheme="minorHAnsi" w:hAnsiTheme="minorHAnsi" w:cstheme="minorHAnsi"/>
        </w:rPr>
        <w:t xml:space="preserve"> goriva, enkratnim prejemom</w:t>
      </w:r>
      <w:r w:rsidR="002D3D62" w:rsidRPr="007E68EE">
        <w:rPr>
          <w:rFonts w:asciiTheme="minorHAnsi" w:hAnsiTheme="minorHAnsi" w:cstheme="minorHAnsi"/>
        </w:rPr>
        <w:t xml:space="preserve"> blaga ob pričetku skladiščenja</w:t>
      </w:r>
      <w:r w:rsidRPr="007E68EE">
        <w:rPr>
          <w:rFonts w:asciiTheme="minorHAnsi" w:hAnsiTheme="minorHAnsi" w:cstheme="minorHAnsi"/>
        </w:rPr>
        <w:t xml:space="preserve"> in izdajo blaga</w:t>
      </w:r>
      <w:r w:rsidR="002D3D62" w:rsidRPr="007E68EE">
        <w:rPr>
          <w:rFonts w:asciiTheme="minorHAnsi" w:hAnsiTheme="minorHAnsi" w:cstheme="minorHAnsi"/>
        </w:rPr>
        <w:t xml:space="preserve"> ob prekinitvi oz. odpovedi pogodbe</w:t>
      </w:r>
      <w:r w:rsidRPr="007E68EE">
        <w:rPr>
          <w:rFonts w:asciiTheme="minorHAnsi" w:hAnsiTheme="minorHAnsi" w:cstheme="minorHAnsi"/>
        </w:rPr>
        <w:t>, ter vsemi drugimi stroški v zvezi z realizacijo predmeta pogodbe (manki, viški, kalo, čiščenje rezervoarjev, pregledi rezervoarjev…).</w:t>
      </w:r>
    </w:p>
    <w:bookmarkEnd w:id="17"/>
    <w:p w14:paraId="2A8C86AF" w14:textId="77777777" w:rsidR="00A92937" w:rsidRPr="007E68EE" w:rsidRDefault="00A92937" w:rsidP="00A92937">
      <w:pPr>
        <w:rPr>
          <w:rFonts w:asciiTheme="minorHAnsi" w:hAnsiTheme="minorHAnsi" w:cstheme="minorHAnsi"/>
        </w:rPr>
      </w:pPr>
    </w:p>
    <w:p w14:paraId="0EE31A61" w14:textId="3C96D8B5" w:rsidR="00AD0D17" w:rsidRPr="00B61DA8" w:rsidRDefault="00A92937" w:rsidP="00AD0D17">
      <w:pPr>
        <w:rPr>
          <w:rFonts w:asciiTheme="minorHAnsi" w:hAnsiTheme="minorHAnsi" w:cstheme="minorHAnsi"/>
        </w:rPr>
      </w:pPr>
      <w:r w:rsidRPr="007E68EE">
        <w:rPr>
          <w:rFonts w:asciiTheme="minorHAnsi" w:hAnsiTheme="minorHAnsi" w:cstheme="minorHAnsi"/>
        </w:rPr>
        <w:t xml:space="preserve">Pretovor blaga </w:t>
      </w:r>
      <w:r w:rsidR="00734BD5" w:rsidRPr="007E68EE">
        <w:rPr>
          <w:rFonts w:asciiTheme="minorHAnsi" w:hAnsiTheme="minorHAnsi" w:cstheme="minorHAnsi"/>
        </w:rPr>
        <w:t>izvajalec</w:t>
      </w:r>
      <w:r w:rsidRPr="007E68EE">
        <w:rPr>
          <w:rFonts w:asciiTheme="minorHAnsi" w:hAnsiTheme="minorHAnsi" w:cstheme="minorHAnsi"/>
        </w:rPr>
        <w:t xml:space="preserve"> </w:t>
      </w:r>
      <w:r w:rsidR="00AD0D17" w:rsidRPr="007E68EE">
        <w:rPr>
          <w:rFonts w:asciiTheme="minorHAnsi" w:hAnsiTheme="minorHAnsi" w:cstheme="minorHAnsi"/>
        </w:rPr>
        <w:t xml:space="preserve">izvaja po vsakokratnem nalogu </w:t>
      </w:r>
      <w:r w:rsidR="00844B96" w:rsidRPr="007E68EE">
        <w:rPr>
          <w:rFonts w:asciiTheme="minorHAnsi" w:hAnsiTheme="minorHAnsi" w:cstheme="minorHAnsi"/>
        </w:rPr>
        <w:t>naročnika</w:t>
      </w:r>
      <w:r w:rsidR="00AD0D17" w:rsidRPr="007E68EE">
        <w:rPr>
          <w:rFonts w:asciiTheme="minorHAnsi" w:hAnsiTheme="minorHAnsi" w:cstheme="minorHAnsi"/>
        </w:rPr>
        <w:t xml:space="preserve"> </w:t>
      </w:r>
      <w:r w:rsidRPr="007E68EE">
        <w:rPr>
          <w:rFonts w:asciiTheme="minorHAnsi" w:hAnsiTheme="minorHAnsi" w:cstheme="minorHAnsi"/>
        </w:rPr>
        <w:t xml:space="preserve">in se </w:t>
      </w:r>
      <w:r w:rsidR="00371825" w:rsidRPr="007E68EE">
        <w:rPr>
          <w:rFonts w:asciiTheme="minorHAnsi" w:hAnsiTheme="minorHAnsi" w:cstheme="minorHAnsi"/>
        </w:rPr>
        <w:t xml:space="preserve">zaračuna </w:t>
      </w:r>
      <w:r w:rsidRPr="007E68EE">
        <w:rPr>
          <w:rFonts w:asciiTheme="minorHAnsi" w:hAnsiTheme="minorHAnsi" w:cstheme="minorHAnsi"/>
        </w:rPr>
        <w:t xml:space="preserve">po dejansko </w:t>
      </w:r>
      <w:r w:rsidR="00665B87" w:rsidRPr="007E68EE">
        <w:rPr>
          <w:rFonts w:asciiTheme="minorHAnsi" w:hAnsiTheme="minorHAnsi" w:cstheme="minorHAnsi"/>
        </w:rPr>
        <w:t xml:space="preserve">pretovorjenih </w:t>
      </w:r>
      <w:r w:rsidRPr="007E68EE">
        <w:rPr>
          <w:rFonts w:asciiTheme="minorHAnsi" w:hAnsiTheme="minorHAnsi" w:cstheme="minorHAnsi"/>
        </w:rPr>
        <w:t>količinah.</w:t>
      </w:r>
      <w:r w:rsidR="00AD0D17" w:rsidRPr="00B61DA8">
        <w:rPr>
          <w:rFonts w:asciiTheme="minorHAnsi" w:hAnsiTheme="minorHAnsi" w:cstheme="minorHAnsi"/>
        </w:rPr>
        <w:t xml:space="preserve"> </w:t>
      </w:r>
    </w:p>
    <w:p w14:paraId="681ED6E6" w14:textId="4652675E" w:rsidR="00C4048C" w:rsidRPr="00B61DA8" w:rsidRDefault="00C4048C" w:rsidP="00C335CF">
      <w:pPr>
        <w:rPr>
          <w:rFonts w:asciiTheme="minorHAnsi" w:hAnsiTheme="minorHAnsi" w:cstheme="minorHAnsi"/>
        </w:rPr>
      </w:pPr>
    </w:p>
    <w:p w14:paraId="35B6F3BF" w14:textId="77777777" w:rsidR="007A5C8B" w:rsidRPr="00B61DA8" w:rsidRDefault="007A5C8B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33156031" w14:textId="77777777" w:rsidR="00207490" w:rsidRPr="00B61DA8" w:rsidRDefault="00207490" w:rsidP="00207490">
      <w:pPr>
        <w:rPr>
          <w:rFonts w:asciiTheme="minorHAnsi" w:hAnsiTheme="minorHAnsi" w:cstheme="minorHAnsi"/>
        </w:rPr>
      </w:pPr>
    </w:p>
    <w:p w14:paraId="5617F444" w14:textId="77777777" w:rsidR="00207490" w:rsidRPr="00B61DA8" w:rsidRDefault="00207490" w:rsidP="00207490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DDV se obračuna z veljavno davčno stopnjo v skladu z vsakokratno veljavno zakonodajo, ki ureja davek na dodano vrednost.</w:t>
      </w:r>
    </w:p>
    <w:p w14:paraId="7002C4F1" w14:textId="77777777" w:rsidR="00207490" w:rsidRPr="00B61DA8" w:rsidRDefault="00207490" w:rsidP="00207490">
      <w:pPr>
        <w:pStyle w:val="Odstavekseznama"/>
        <w:ind w:left="360"/>
        <w:rPr>
          <w:rFonts w:asciiTheme="minorHAnsi" w:hAnsiTheme="minorHAnsi" w:cstheme="minorHAnsi"/>
        </w:rPr>
      </w:pPr>
    </w:p>
    <w:p w14:paraId="3AA4E0C2" w14:textId="13F53B91" w:rsidR="00904DFB" w:rsidRPr="00B61DA8" w:rsidRDefault="00904DFB" w:rsidP="000A775C">
      <w:pPr>
        <w:pStyle w:val="Telobesedila"/>
        <w:spacing w:after="0"/>
        <w:rPr>
          <w:rFonts w:asciiTheme="minorHAnsi" w:hAnsiTheme="minorHAnsi" w:cstheme="minorHAnsi"/>
          <w:lang w:val="sl-SI"/>
        </w:rPr>
      </w:pPr>
      <w:r w:rsidRPr="00B61DA8">
        <w:rPr>
          <w:rFonts w:asciiTheme="minorHAnsi" w:hAnsiTheme="minorHAnsi" w:cstheme="minorHAnsi"/>
          <w:lang w:val="sl-SI"/>
        </w:rPr>
        <w:t xml:space="preserve">V primeru, da </w:t>
      </w:r>
      <w:r w:rsidR="007044A6" w:rsidRPr="00B61DA8">
        <w:rPr>
          <w:rFonts w:asciiTheme="minorHAnsi" w:hAnsiTheme="minorHAnsi" w:cstheme="minorHAnsi"/>
          <w:lang w:val="sl-SI"/>
        </w:rPr>
        <w:t>račun ne bo</w:t>
      </w:r>
      <w:r w:rsidRPr="00B61DA8">
        <w:rPr>
          <w:rFonts w:asciiTheme="minorHAnsi" w:hAnsiTheme="minorHAnsi" w:cstheme="minorHAnsi"/>
          <w:lang w:val="sl-SI"/>
        </w:rPr>
        <w:t xml:space="preserve"> pravilno izstavljen, ga bo naročnik zavrnil. </w:t>
      </w:r>
    </w:p>
    <w:p w14:paraId="29EEF83B" w14:textId="759C5ADA" w:rsidR="005E3E09" w:rsidRPr="00B61DA8" w:rsidRDefault="005E3E09" w:rsidP="000A775C">
      <w:pPr>
        <w:pStyle w:val="Telobesedila"/>
        <w:spacing w:after="0"/>
        <w:rPr>
          <w:rFonts w:asciiTheme="minorHAnsi" w:hAnsiTheme="minorHAnsi" w:cstheme="minorHAnsi"/>
          <w:lang w:val="sl-SI"/>
        </w:rPr>
      </w:pPr>
    </w:p>
    <w:p w14:paraId="171597A4" w14:textId="77777777" w:rsidR="005E3E09" w:rsidRPr="00B61DA8" w:rsidRDefault="005E3E09" w:rsidP="005E3E09">
      <w:pPr>
        <w:pStyle w:val="Telobesedila"/>
        <w:spacing w:after="0"/>
        <w:rPr>
          <w:rFonts w:asciiTheme="minorHAnsi" w:hAnsiTheme="minorHAnsi" w:cstheme="minorHAnsi"/>
          <w:i/>
          <w:color w:val="BFBFBF" w:themeColor="background1" w:themeShade="BF"/>
          <w:lang w:val="sl-SI"/>
        </w:rPr>
      </w:pPr>
      <w:r w:rsidRPr="00B61DA8">
        <w:rPr>
          <w:rFonts w:asciiTheme="minorHAnsi" w:hAnsiTheme="minorHAnsi" w:cstheme="minorHAnsi"/>
          <w:lang w:val="sl-SI"/>
        </w:rPr>
        <w:t xml:space="preserve">Račun se mora sklicevati na številko te pogodbe. </w:t>
      </w:r>
    </w:p>
    <w:p w14:paraId="15A620CE" w14:textId="72881E87" w:rsidR="00FB3076" w:rsidRPr="00B61DA8" w:rsidRDefault="00FB3076" w:rsidP="000A775C">
      <w:pPr>
        <w:pStyle w:val="Telobesedila"/>
        <w:spacing w:after="0"/>
        <w:rPr>
          <w:rFonts w:asciiTheme="minorHAnsi" w:hAnsiTheme="minorHAnsi" w:cstheme="minorHAnsi"/>
          <w:lang w:val="sl-SI"/>
        </w:rPr>
      </w:pPr>
    </w:p>
    <w:p w14:paraId="62B33429" w14:textId="77777777" w:rsidR="00B92C01" w:rsidRPr="00B61DA8" w:rsidRDefault="00B92C01" w:rsidP="00B92C01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38CF0BCC" w14:textId="77777777" w:rsidR="00B92C01" w:rsidRPr="00B61DA8" w:rsidRDefault="00B92C01" w:rsidP="00B92C01">
      <w:pPr>
        <w:jc w:val="center"/>
        <w:rPr>
          <w:rFonts w:asciiTheme="minorHAnsi" w:hAnsiTheme="minorHAnsi" w:cstheme="minorHAnsi"/>
          <w:i/>
          <w:color w:val="A6A6A6" w:themeColor="background1" w:themeShade="A6"/>
        </w:rPr>
      </w:pPr>
      <w:r w:rsidRPr="00B61DA8">
        <w:rPr>
          <w:rFonts w:asciiTheme="minorHAnsi" w:hAnsiTheme="minorHAnsi" w:cstheme="minorHAnsi"/>
          <w:i/>
          <w:color w:val="A6A6A6" w:themeColor="background1" w:themeShade="A6"/>
        </w:rPr>
        <w:t>(pri sklepanju pogodbe se vsebina člena smiselno prilagodi)</w:t>
      </w:r>
    </w:p>
    <w:p w14:paraId="2FD6B361" w14:textId="18B37A3B" w:rsidR="00B92C01" w:rsidRPr="00B61DA8" w:rsidRDefault="00B92C01" w:rsidP="00B92C01">
      <w:pPr>
        <w:rPr>
          <w:rFonts w:asciiTheme="minorHAnsi" w:hAnsiTheme="minorHAnsi" w:cstheme="minorHAnsi"/>
          <w:lang w:eastAsia="x-none"/>
        </w:rPr>
      </w:pPr>
      <w:r w:rsidRPr="00B61DA8">
        <w:rPr>
          <w:rFonts w:asciiTheme="minorHAnsi" w:hAnsiTheme="minorHAnsi" w:cstheme="minorHAnsi"/>
        </w:rPr>
        <w:t xml:space="preserve">Izvajalec </w:t>
      </w:r>
      <w:r w:rsidRPr="00B61DA8">
        <w:rPr>
          <w:rFonts w:asciiTheme="minorHAnsi" w:hAnsiTheme="minorHAnsi" w:cstheme="minorHAnsi"/>
          <w:color w:val="A6A6A6" w:themeColor="background1" w:themeShade="A6"/>
        </w:rPr>
        <w:t xml:space="preserve">in podizvajalec(-ci) </w:t>
      </w:r>
      <w:r w:rsidRPr="00B61DA8">
        <w:rPr>
          <w:rFonts w:asciiTheme="minorHAnsi" w:hAnsiTheme="minorHAnsi" w:cstheme="minorHAnsi"/>
          <w:i/>
          <w:color w:val="A6A6A6" w:themeColor="background1" w:themeShade="A6"/>
        </w:rPr>
        <w:t>(uporabimo, če imamo podizvajalce)</w:t>
      </w:r>
      <w:r w:rsidRPr="00B61DA8">
        <w:rPr>
          <w:rFonts w:asciiTheme="minorHAnsi" w:hAnsiTheme="minorHAnsi" w:cstheme="minorHAnsi"/>
          <w:color w:val="A6A6A6" w:themeColor="background1" w:themeShade="A6"/>
        </w:rPr>
        <w:t xml:space="preserve"> </w:t>
      </w:r>
      <w:r w:rsidRPr="00B61DA8">
        <w:rPr>
          <w:rFonts w:asciiTheme="minorHAnsi" w:hAnsiTheme="minorHAnsi" w:cstheme="minorHAnsi"/>
        </w:rPr>
        <w:t>vse račune naročniku pošilja</w:t>
      </w:r>
      <w:r w:rsidRPr="00B61DA8">
        <w:rPr>
          <w:rFonts w:asciiTheme="minorHAnsi" w:hAnsiTheme="minorHAnsi" w:cstheme="minorHAnsi"/>
          <w:color w:val="A6A6A6" w:themeColor="background1" w:themeShade="A6"/>
        </w:rPr>
        <w:t>(-ta/-jo)</w:t>
      </w:r>
      <w:r w:rsidRPr="00B61DA8">
        <w:rPr>
          <w:rFonts w:asciiTheme="minorHAnsi" w:hAnsiTheme="minorHAnsi" w:cstheme="minorHAnsi"/>
        </w:rPr>
        <w:t xml:space="preserve"> izključno v elektronski obliki (e-račun). </w:t>
      </w:r>
      <w:r w:rsidRPr="00B61DA8">
        <w:rPr>
          <w:rFonts w:asciiTheme="minorHAnsi" w:hAnsiTheme="minorHAnsi" w:cstheme="minorHAnsi"/>
          <w:lang w:eastAsia="x-none"/>
        </w:rPr>
        <w:t>Račun mora biti naslovljen na: Zavod Republike Slovenije za blagovne rezerve, Dunajska cesta 106, 1000 Ljubljana na TRR: SI56 2900 0005 5148 819. Naročnik bo izvajalcu posredoval navodila za izdajo e-računa.</w:t>
      </w:r>
    </w:p>
    <w:p w14:paraId="5AAC5459" w14:textId="77777777" w:rsidR="00B92C01" w:rsidRPr="00B61DA8" w:rsidRDefault="00B92C01" w:rsidP="00B92C01">
      <w:pPr>
        <w:rPr>
          <w:rFonts w:asciiTheme="minorHAnsi" w:hAnsiTheme="minorHAnsi" w:cstheme="minorHAnsi"/>
          <w:lang w:eastAsia="x-none"/>
        </w:rPr>
      </w:pPr>
    </w:p>
    <w:p w14:paraId="202CB872" w14:textId="1E278230" w:rsidR="00B92C01" w:rsidRPr="00B61DA8" w:rsidRDefault="00B92C01" w:rsidP="00B92C01">
      <w:pPr>
        <w:rPr>
          <w:rFonts w:asciiTheme="minorHAnsi" w:hAnsiTheme="minorHAnsi" w:cstheme="minorHAnsi"/>
          <w:bCs/>
        </w:rPr>
      </w:pPr>
      <w:r w:rsidRPr="00B61DA8">
        <w:rPr>
          <w:rFonts w:asciiTheme="minorHAnsi" w:hAnsiTheme="minorHAnsi" w:cstheme="minorHAnsi"/>
          <w:lang w:eastAsia="x-none"/>
        </w:rPr>
        <w:t>V primeru, da izvajalec nastopa s podizvajalcem</w:t>
      </w:r>
      <w:r w:rsidRPr="00B61DA8">
        <w:rPr>
          <w:rFonts w:asciiTheme="minorHAnsi" w:hAnsiTheme="minorHAnsi" w:cstheme="minorHAnsi"/>
          <w:color w:val="BFBFBF" w:themeColor="background1" w:themeShade="BF"/>
          <w:lang w:eastAsia="x-none"/>
        </w:rPr>
        <w:t>(-a/-i)</w:t>
      </w:r>
      <w:r w:rsidRPr="00B61DA8">
        <w:rPr>
          <w:rFonts w:asciiTheme="minorHAnsi" w:hAnsiTheme="minorHAnsi" w:cstheme="minorHAnsi"/>
          <w:lang w:eastAsia="x-none"/>
        </w:rPr>
        <w:t xml:space="preserve">, </w:t>
      </w:r>
      <w:r w:rsidRPr="00B61DA8">
        <w:rPr>
          <w:rFonts w:asciiTheme="minorHAnsi" w:hAnsiTheme="minorHAnsi" w:cstheme="minorHAnsi"/>
          <w:bCs/>
        </w:rPr>
        <w:t>ki so se v obrazcu »Organizacija ponudnika in obseg predmeta« (OBR</w:t>
      </w:r>
      <w:r w:rsidR="009D5911" w:rsidRPr="00B61DA8">
        <w:rPr>
          <w:rFonts w:asciiTheme="minorHAnsi" w:hAnsiTheme="minorHAnsi" w:cstheme="minorHAnsi"/>
          <w:bCs/>
        </w:rPr>
        <w:t xml:space="preserve"> - </w:t>
      </w:r>
      <w:r w:rsidRPr="00B61DA8">
        <w:rPr>
          <w:rFonts w:asciiTheme="minorHAnsi" w:hAnsiTheme="minorHAnsi" w:cstheme="minorHAnsi"/>
          <w:bCs/>
        </w:rPr>
        <w:t>2.04) izrekli za neposredna plačila, velja naslednje:</w:t>
      </w:r>
    </w:p>
    <w:p w14:paraId="6EACA648" w14:textId="77777777" w:rsidR="00B92C01" w:rsidRPr="00B61DA8" w:rsidRDefault="00B92C01" w:rsidP="00B92C01">
      <w:pPr>
        <w:numPr>
          <w:ilvl w:val="0"/>
          <w:numId w:val="35"/>
        </w:numPr>
        <w:ind w:right="-2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izstavi naročniku račun samo v vrednosti storitve, ki jo je izvedel sam,</w:t>
      </w:r>
    </w:p>
    <w:p w14:paraId="70741330" w14:textId="6CFCEBBA" w:rsidR="00B92C01" w:rsidRPr="00B61DA8" w:rsidRDefault="00B92C01" w:rsidP="00B92C01">
      <w:pPr>
        <w:numPr>
          <w:ilvl w:val="0"/>
          <w:numId w:val="35"/>
        </w:numPr>
        <w:ind w:right="-2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podizvajalec mora račun za izvedeno storitev izstaviti izključno naročniku (račun mora biti izstavljen na naročnika). Poleg računa mora podizvajalec k računu priložiti potrdilo oz. </w:t>
      </w:r>
      <w:r w:rsidRPr="00B61DA8">
        <w:rPr>
          <w:rFonts w:asciiTheme="minorHAnsi" w:hAnsiTheme="minorHAnsi" w:cstheme="minorHAnsi"/>
        </w:rPr>
        <w:lastRenderedPageBreak/>
        <w:t>izjavo izvajalca, da potrjuje vrednost izvedenih storitev s strani podizvajalca. V primeru, da podizvajalec ne bo predložil potrdil</w:t>
      </w:r>
      <w:r w:rsidR="00C3214B" w:rsidRPr="00B61DA8">
        <w:rPr>
          <w:rFonts w:asciiTheme="minorHAnsi" w:hAnsiTheme="minorHAnsi" w:cstheme="minorHAnsi"/>
        </w:rPr>
        <w:t>a</w:t>
      </w:r>
      <w:r w:rsidRPr="00B61DA8">
        <w:rPr>
          <w:rFonts w:asciiTheme="minorHAnsi" w:hAnsiTheme="minorHAnsi" w:cstheme="minorHAnsi"/>
        </w:rPr>
        <w:t xml:space="preserve"> oz. izjav</w:t>
      </w:r>
      <w:r w:rsidR="00C3214B" w:rsidRPr="00B61DA8">
        <w:rPr>
          <w:rFonts w:asciiTheme="minorHAnsi" w:hAnsiTheme="minorHAnsi" w:cstheme="minorHAnsi"/>
        </w:rPr>
        <w:t>e</w:t>
      </w:r>
      <w:r w:rsidRPr="00B61DA8">
        <w:rPr>
          <w:rFonts w:asciiTheme="minorHAnsi" w:hAnsiTheme="minorHAnsi" w:cstheme="minorHAnsi"/>
        </w:rPr>
        <w:t xml:space="preserve"> izvajalca, bo naročnik tak račun zavrnil. Naročnik bo tudi zavrnil račun podizvajalca, če ta ne bo izstavljen skladno s pogoji v tej pogodbi. </w:t>
      </w:r>
    </w:p>
    <w:p w14:paraId="3010FC2B" w14:textId="77777777" w:rsidR="00B92C01" w:rsidRPr="00B61DA8" w:rsidRDefault="00B92C01" w:rsidP="00B92C01">
      <w:pPr>
        <w:rPr>
          <w:rFonts w:asciiTheme="minorHAnsi" w:hAnsiTheme="minorHAnsi" w:cstheme="minorHAnsi"/>
          <w:i/>
          <w:color w:val="BFBFBF" w:themeColor="background1" w:themeShade="BF"/>
          <w:lang w:eastAsia="x-none"/>
        </w:rPr>
      </w:pPr>
      <w:r w:rsidRPr="00B61DA8">
        <w:rPr>
          <w:rFonts w:asciiTheme="minorHAnsi" w:hAnsiTheme="minorHAnsi" w:cstheme="minorHAnsi"/>
          <w:i/>
          <w:color w:val="BFBFBF" w:themeColor="background1" w:themeShade="BF"/>
          <w:lang w:eastAsia="x-none"/>
        </w:rPr>
        <w:t>(uporabimo, če izvajalec nastopa s podizvajalcem in če se je ta izrekel za neposredna plačila)</w:t>
      </w:r>
    </w:p>
    <w:p w14:paraId="67E586FC" w14:textId="77777777" w:rsidR="00B92C01" w:rsidRPr="00B61DA8" w:rsidRDefault="00B92C01" w:rsidP="000A775C">
      <w:pPr>
        <w:pStyle w:val="Telobesedila"/>
        <w:spacing w:after="0"/>
        <w:rPr>
          <w:rFonts w:asciiTheme="minorHAnsi" w:hAnsiTheme="minorHAnsi" w:cstheme="minorHAnsi"/>
          <w:lang w:val="sl-SI"/>
        </w:rPr>
      </w:pPr>
    </w:p>
    <w:p w14:paraId="7E76F877" w14:textId="05FD77B1" w:rsidR="00B94989" w:rsidRPr="00B61DA8" w:rsidRDefault="00B94989" w:rsidP="000A775C">
      <w:pPr>
        <w:pStyle w:val="Telobesedila"/>
        <w:spacing w:after="0"/>
        <w:rPr>
          <w:rFonts w:asciiTheme="minorHAnsi" w:hAnsiTheme="minorHAnsi" w:cstheme="minorHAnsi"/>
          <w:lang w:val="sl-SI"/>
        </w:rPr>
      </w:pPr>
      <w:r w:rsidRPr="00B61DA8">
        <w:rPr>
          <w:rFonts w:asciiTheme="minorHAnsi" w:hAnsiTheme="minorHAnsi" w:cstheme="minorHAnsi"/>
          <w:lang w:val="sl-SI"/>
        </w:rPr>
        <w:t xml:space="preserve">V primeru zamude plačila s strani naročnika, lahko izvajalec obračuna zakonske zamudne obresti. Vse dokler račun ni izstavljen v skladu z določili te pogodbe, </w:t>
      </w:r>
      <w:r w:rsidR="000C623E" w:rsidRPr="00B61DA8">
        <w:rPr>
          <w:rFonts w:asciiTheme="minorHAnsi" w:hAnsiTheme="minorHAnsi" w:cstheme="minorHAnsi"/>
          <w:lang w:val="sl-SI"/>
        </w:rPr>
        <w:t>rok za plačilo računa ne teče</w:t>
      </w:r>
      <w:r w:rsidRPr="00B61DA8">
        <w:rPr>
          <w:rFonts w:asciiTheme="minorHAnsi" w:hAnsiTheme="minorHAnsi" w:cstheme="minorHAnsi"/>
          <w:lang w:val="sl-SI"/>
        </w:rPr>
        <w:t xml:space="preserve">. </w:t>
      </w:r>
    </w:p>
    <w:p w14:paraId="3526D8D4" w14:textId="77777777" w:rsidR="00B94989" w:rsidRPr="00B61DA8" w:rsidRDefault="00B94989" w:rsidP="000A775C">
      <w:pPr>
        <w:pStyle w:val="Telobesedila"/>
        <w:spacing w:after="0"/>
        <w:rPr>
          <w:rFonts w:asciiTheme="minorHAnsi" w:hAnsiTheme="minorHAnsi" w:cstheme="minorHAnsi"/>
          <w:lang w:val="sl-SI"/>
        </w:rPr>
      </w:pPr>
    </w:p>
    <w:p w14:paraId="75E997C2" w14:textId="77777777" w:rsidR="00B92C01" w:rsidRPr="00B61DA8" w:rsidRDefault="00B92C01" w:rsidP="00B92C01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primeru kakršnih koli odprtih postavk – terjatev naročnika do izvajalca, si naročnik pridržuje zneske plačil obveznosti do izvajalca po tej pogodbi pobotati. To določilo ne velja za podizvajalce </w:t>
      </w:r>
      <w:r w:rsidRPr="00B61DA8">
        <w:rPr>
          <w:rFonts w:asciiTheme="minorHAnsi" w:hAnsiTheme="minorHAnsi" w:cstheme="minorHAnsi"/>
          <w:i/>
          <w:color w:val="A6A6A6" w:themeColor="background1" w:themeShade="A6"/>
        </w:rPr>
        <w:t>(uporabimo, če (glavni) izvajalec nastopa s podizvajalcem in če se je ta izrekel za neposredna plačila)</w:t>
      </w:r>
      <w:r w:rsidRPr="00B61DA8">
        <w:rPr>
          <w:rFonts w:asciiTheme="minorHAnsi" w:hAnsiTheme="minorHAnsi" w:cstheme="minorHAnsi"/>
        </w:rPr>
        <w:t>.</w:t>
      </w:r>
    </w:p>
    <w:p w14:paraId="7E9091DB" w14:textId="77777777" w:rsidR="00043A39" w:rsidRPr="00B61DA8" w:rsidRDefault="00043A39" w:rsidP="000A775C">
      <w:pPr>
        <w:rPr>
          <w:rFonts w:asciiTheme="minorHAnsi" w:hAnsiTheme="minorHAnsi" w:cstheme="minorHAnsi"/>
        </w:rPr>
      </w:pPr>
    </w:p>
    <w:p w14:paraId="3C30D4F4" w14:textId="2683A99F" w:rsidR="000A775C" w:rsidRPr="00B61DA8" w:rsidRDefault="00B94989" w:rsidP="008D12C0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Naročnik ne dovoljuje asignacij plačil, niti prenosa terjatev iz te pogodbe na tretje osebe.</w:t>
      </w:r>
    </w:p>
    <w:p w14:paraId="240F0EA2" w14:textId="77777777" w:rsidR="00492D54" w:rsidRPr="00B61DA8" w:rsidRDefault="00492D54" w:rsidP="008D12C0">
      <w:pPr>
        <w:rPr>
          <w:rFonts w:asciiTheme="minorHAnsi" w:hAnsiTheme="minorHAnsi" w:cstheme="minorHAnsi"/>
        </w:rPr>
      </w:pPr>
    </w:p>
    <w:p w14:paraId="044B24E2" w14:textId="2D2057C0" w:rsidR="007044A6" w:rsidRPr="00B61DA8" w:rsidRDefault="00856FD6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</w:t>
      </w:r>
      <w:r w:rsidR="007044A6" w:rsidRPr="00B61DA8">
        <w:rPr>
          <w:rFonts w:asciiTheme="minorHAnsi" w:hAnsiTheme="minorHAnsi" w:cstheme="minorHAnsi"/>
          <w:b/>
        </w:rPr>
        <w:t>len</w:t>
      </w:r>
    </w:p>
    <w:p w14:paraId="3CA6BFEA" w14:textId="28522061" w:rsidR="00856FD6" w:rsidRPr="00B61DA8" w:rsidRDefault="00856FD6" w:rsidP="00856FD6">
      <w:pPr>
        <w:jc w:val="center"/>
        <w:rPr>
          <w:rFonts w:asciiTheme="minorHAnsi" w:hAnsiTheme="minorHAnsi" w:cstheme="minorHAnsi"/>
          <w:i/>
          <w:color w:val="BFBFBF" w:themeColor="background1" w:themeShade="BF"/>
        </w:rPr>
      </w:pPr>
      <w:r w:rsidRPr="00B61DA8">
        <w:rPr>
          <w:rFonts w:asciiTheme="minorHAnsi" w:hAnsiTheme="minorHAnsi" w:cstheme="minorHAnsi"/>
          <w:i/>
          <w:color w:val="BFBFBF" w:themeColor="background1" w:themeShade="BF"/>
        </w:rPr>
        <w:t>(pri sklepanju pogodbe se vsebina člena smiselno prilagodi)</w:t>
      </w:r>
    </w:p>
    <w:p w14:paraId="5A2284AC" w14:textId="7C7FAB88" w:rsidR="00492D54" w:rsidRDefault="00591F53" w:rsidP="00C053A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Račun za skladiščenje bo izvajalec izstavil do osmega dne v tekočem mesecu.</w:t>
      </w:r>
    </w:p>
    <w:p w14:paraId="581B2FBF" w14:textId="77777777" w:rsidR="00591F53" w:rsidRPr="00B61DA8" w:rsidRDefault="00591F53" w:rsidP="00C053AD">
      <w:pPr>
        <w:rPr>
          <w:rFonts w:asciiTheme="minorHAnsi" w:hAnsiTheme="minorHAnsi" w:cstheme="minorHAnsi"/>
        </w:rPr>
      </w:pPr>
    </w:p>
    <w:p w14:paraId="3E5670C5" w14:textId="40A3A5AF" w:rsidR="00C053AD" w:rsidRPr="00B61DA8" w:rsidRDefault="00492D54" w:rsidP="00C053AD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Računi za skladiščenje bodo poravnani do zadnjega dne v mesecu za pretekli mesec oz. prvi naslednji delovni dan, če je zadnji dan meseca sobota, nedelja ali praznik. V primeru, da bo račun izstavljen po roku, določenem v prvem odstavku tega člena, bo </w:t>
      </w:r>
      <w:r w:rsidR="00844B96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račun poravnal v roku 30 dni od prejema računa. </w:t>
      </w:r>
    </w:p>
    <w:p w14:paraId="6F1887AC" w14:textId="445C005A" w:rsidR="009D5911" w:rsidRPr="00B61DA8" w:rsidRDefault="009D5911" w:rsidP="00C053AD">
      <w:pPr>
        <w:rPr>
          <w:rFonts w:asciiTheme="minorHAnsi" w:hAnsiTheme="minorHAnsi" w:cstheme="minorHAnsi"/>
        </w:rPr>
      </w:pPr>
    </w:p>
    <w:p w14:paraId="1C8B573D" w14:textId="6A7DA15B" w:rsidR="007044A6" w:rsidRPr="00B61DA8" w:rsidRDefault="009D5911" w:rsidP="00C053AD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Račun(-i) bodo plačani na račun izvajalca/-</w:t>
      </w:r>
      <w:proofErr w:type="spellStart"/>
      <w:r w:rsidRPr="00B61DA8">
        <w:rPr>
          <w:rFonts w:asciiTheme="minorHAnsi" w:hAnsiTheme="minorHAnsi" w:cstheme="minorHAnsi"/>
        </w:rPr>
        <w:t>ev</w:t>
      </w:r>
      <w:proofErr w:type="spellEnd"/>
      <w:r w:rsidR="007044A6" w:rsidRPr="00B61DA8">
        <w:rPr>
          <w:rFonts w:asciiTheme="minorHAnsi" w:hAnsiTheme="minorHAnsi" w:cstheme="minorHAnsi"/>
        </w:rPr>
        <w:t>:</w:t>
      </w:r>
    </w:p>
    <w:tbl>
      <w:tblPr>
        <w:tblStyle w:val="Tabelamrea"/>
        <w:tblW w:w="9030" w:type="dxa"/>
        <w:tblInd w:w="38" w:type="dxa"/>
        <w:tblLook w:val="04A0" w:firstRow="1" w:lastRow="0" w:firstColumn="1" w:lastColumn="0" w:noHBand="0" w:noVBand="1"/>
      </w:tblPr>
      <w:tblGrid>
        <w:gridCol w:w="4520"/>
        <w:gridCol w:w="4510"/>
      </w:tblGrid>
      <w:tr w:rsidR="007044A6" w:rsidRPr="00B61DA8" w14:paraId="5A3B7270" w14:textId="77777777" w:rsidTr="00CC5B39">
        <w:trPr>
          <w:trHeight w:val="436"/>
        </w:trPr>
        <w:tc>
          <w:tcPr>
            <w:tcW w:w="4520" w:type="dxa"/>
          </w:tcPr>
          <w:p w14:paraId="537E26B1" w14:textId="77777777" w:rsidR="007044A6" w:rsidRPr="00B61DA8" w:rsidRDefault="007044A6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4510" w:type="dxa"/>
          </w:tcPr>
          <w:p w14:paraId="299F2AD8" w14:textId="77777777" w:rsidR="007044A6" w:rsidRPr="00B61DA8" w:rsidRDefault="007044A6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TRR odprt pri banki</w:t>
            </w:r>
          </w:p>
        </w:tc>
      </w:tr>
      <w:tr w:rsidR="007044A6" w:rsidRPr="00B61DA8" w14:paraId="39B471DA" w14:textId="77777777" w:rsidTr="00CC5B39">
        <w:trPr>
          <w:trHeight w:val="411"/>
        </w:trPr>
        <w:tc>
          <w:tcPr>
            <w:tcW w:w="4520" w:type="dxa"/>
            <w:shd w:val="clear" w:color="auto" w:fill="auto"/>
          </w:tcPr>
          <w:p w14:paraId="35A227F4" w14:textId="77777777" w:rsidR="007044A6" w:rsidRPr="00B61DA8" w:rsidRDefault="007044A6" w:rsidP="000A775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10" w:type="dxa"/>
            <w:shd w:val="clear" w:color="auto" w:fill="auto"/>
          </w:tcPr>
          <w:p w14:paraId="28E37962" w14:textId="77777777" w:rsidR="007044A6" w:rsidRPr="00B61DA8" w:rsidRDefault="007044A6" w:rsidP="000A775C">
            <w:pPr>
              <w:rPr>
                <w:rFonts w:asciiTheme="minorHAnsi" w:hAnsiTheme="minorHAnsi" w:cstheme="minorHAnsi"/>
              </w:rPr>
            </w:pPr>
          </w:p>
        </w:tc>
      </w:tr>
    </w:tbl>
    <w:p w14:paraId="67425A42" w14:textId="562D7EB8" w:rsidR="007044A6" w:rsidRPr="00B61DA8" w:rsidRDefault="007044A6" w:rsidP="000A775C">
      <w:pPr>
        <w:rPr>
          <w:rFonts w:asciiTheme="minorHAnsi" w:hAnsiTheme="minorHAnsi" w:cstheme="minorHAnsi"/>
        </w:rPr>
      </w:pPr>
    </w:p>
    <w:p w14:paraId="59340869" w14:textId="77777777" w:rsidR="00FB3076" w:rsidRPr="00B61DA8" w:rsidRDefault="00FB3076" w:rsidP="00FB3076">
      <w:pPr>
        <w:rPr>
          <w:rFonts w:asciiTheme="minorHAnsi" w:hAnsiTheme="minorHAnsi" w:cstheme="minorHAnsi"/>
          <w:color w:val="A6A6A6" w:themeColor="background1" w:themeShade="A6"/>
        </w:rPr>
      </w:pPr>
      <w:r w:rsidRPr="00B61DA8">
        <w:rPr>
          <w:rFonts w:asciiTheme="minorHAnsi" w:hAnsiTheme="minorHAnsi" w:cstheme="minorHAnsi"/>
          <w:color w:val="A6A6A6" w:themeColor="background1" w:themeShade="A6"/>
        </w:rPr>
        <w:t>in na račun podizvajalca/-</w:t>
      </w:r>
      <w:proofErr w:type="spellStart"/>
      <w:r w:rsidRPr="00B61DA8">
        <w:rPr>
          <w:rFonts w:asciiTheme="minorHAnsi" w:hAnsiTheme="minorHAnsi" w:cstheme="minorHAnsi"/>
          <w:color w:val="A6A6A6" w:themeColor="background1" w:themeShade="A6"/>
        </w:rPr>
        <w:t>ev</w:t>
      </w:r>
      <w:proofErr w:type="spellEnd"/>
      <w:r w:rsidRPr="00B61DA8">
        <w:rPr>
          <w:rFonts w:asciiTheme="minorHAnsi" w:hAnsiTheme="minorHAnsi" w:cstheme="minorHAnsi"/>
          <w:color w:val="A6A6A6" w:themeColor="background1" w:themeShade="A6"/>
        </w:rPr>
        <w:t xml:space="preserve">: 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021"/>
        <w:gridCol w:w="3004"/>
        <w:gridCol w:w="2997"/>
      </w:tblGrid>
      <w:tr w:rsidR="00FB3076" w:rsidRPr="00B61DA8" w14:paraId="03139A81" w14:textId="77777777" w:rsidTr="00FB3076">
        <w:tc>
          <w:tcPr>
            <w:tcW w:w="3021" w:type="dxa"/>
          </w:tcPr>
          <w:p w14:paraId="3C33930A" w14:textId="77777777" w:rsidR="00FB3076" w:rsidRPr="00B61DA8" w:rsidRDefault="00FB3076" w:rsidP="00FB3076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</w:rPr>
            </w:pPr>
            <w:r w:rsidRPr="00B61DA8">
              <w:rPr>
                <w:rFonts w:asciiTheme="minorHAnsi" w:hAnsiTheme="minorHAnsi" w:cstheme="minorHAnsi"/>
                <w:color w:val="A6A6A6" w:themeColor="background1" w:themeShade="A6"/>
              </w:rPr>
              <w:t>Naziv sodelujočega podjetja:</w:t>
            </w:r>
          </w:p>
        </w:tc>
        <w:tc>
          <w:tcPr>
            <w:tcW w:w="3004" w:type="dxa"/>
          </w:tcPr>
          <w:p w14:paraId="219CB9E1" w14:textId="77777777" w:rsidR="00FB3076" w:rsidRPr="00B61DA8" w:rsidRDefault="00FB3076" w:rsidP="00FB3076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</w:rPr>
            </w:pPr>
            <w:r w:rsidRPr="00B61DA8">
              <w:rPr>
                <w:rFonts w:asciiTheme="minorHAnsi" w:hAnsiTheme="minorHAnsi" w:cstheme="minorHAnsi"/>
                <w:color w:val="A6A6A6" w:themeColor="background1" w:themeShade="A6"/>
              </w:rPr>
              <w:t>Številka TRR</w:t>
            </w:r>
          </w:p>
        </w:tc>
        <w:tc>
          <w:tcPr>
            <w:tcW w:w="2997" w:type="dxa"/>
          </w:tcPr>
          <w:p w14:paraId="1493BF03" w14:textId="77777777" w:rsidR="00FB3076" w:rsidRPr="00B61DA8" w:rsidRDefault="00FB3076" w:rsidP="00FB3076">
            <w:pPr>
              <w:jc w:val="center"/>
              <w:rPr>
                <w:rFonts w:asciiTheme="minorHAnsi" w:hAnsiTheme="minorHAnsi" w:cstheme="minorHAnsi"/>
                <w:color w:val="A6A6A6" w:themeColor="background1" w:themeShade="A6"/>
              </w:rPr>
            </w:pPr>
            <w:r w:rsidRPr="00B61DA8">
              <w:rPr>
                <w:rFonts w:asciiTheme="minorHAnsi" w:hAnsiTheme="minorHAnsi" w:cstheme="minorHAnsi"/>
                <w:color w:val="A6A6A6" w:themeColor="background1" w:themeShade="A6"/>
              </w:rPr>
              <w:t>TRR odprt pri banki</w:t>
            </w:r>
          </w:p>
        </w:tc>
      </w:tr>
      <w:tr w:rsidR="00FB3076" w:rsidRPr="00B61DA8" w14:paraId="6FB18ED7" w14:textId="77777777" w:rsidTr="00FB3076">
        <w:tc>
          <w:tcPr>
            <w:tcW w:w="3021" w:type="dxa"/>
            <w:shd w:val="clear" w:color="auto" w:fill="auto"/>
          </w:tcPr>
          <w:p w14:paraId="221AF41F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  <w:tc>
          <w:tcPr>
            <w:tcW w:w="3004" w:type="dxa"/>
            <w:shd w:val="clear" w:color="auto" w:fill="auto"/>
          </w:tcPr>
          <w:p w14:paraId="7F141803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  <w:tc>
          <w:tcPr>
            <w:tcW w:w="2997" w:type="dxa"/>
            <w:shd w:val="clear" w:color="auto" w:fill="auto"/>
          </w:tcPr>
          <w:p w14:paraId="40EA1843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  <w:tr w:rsidR="00FB3076" w:rsidRPr="00B61DA8" w14:paraId="17159293" w14:textId="77777777" w:rsidTr="00FB3076">
        <w:tc>
          <w:tcPr>
            <w:tcW w:w="3021" w:type="dxa"/>
          </w:tcPr>
          <w:p w14:paraId="09C1B968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  <w:tc>
          <w:tcPr>
            <w:tcW w:w="3004" w:type="dxa"/>
          </w:tcPr>
          <w:p w14:paraId="67F28273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  <w:tc>
          <w:tcPr>
            <w:tcW w:w="2997" w:type="dxa"/>
          </w:tcPr>
          <w:p w14:paraId="5D837468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  <w:tr w:rsidR="00FB3076" w:rsidRPr="00B61DA8" w14:paraId="75EB0556" w14:textId="77777777" w:rsidTr="00FB3076">
        <w:tc>
          <w:tcPr>
            <w:tcW w:w="3021" w:type="dxa"/>
          </w:tcPr>
          <w:p w14:paraId="31A4CE3F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  <w:tc>
          <w:tcPr>
            <w:tcW w:w="3004" w:type="dxa"/>
          </w:tcPr>
          <w:p w14:paraId="1A890D3F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  <w:tc>
          <w:tcPr>
            <w:tcW w:w="2997" w:type="dxa"/>
          </w:tcPr>
          <w:p w14:paraId="16CDF2DF" w14:textId="77777777" w:rsidR="00FB3076" w:rsidRPr="00B61DA8" w:rsidRDefault="00FB3076" w:rsidP="00FB3076">
            <w:pPr>
              <w:rPr>
                <w:rFonts w:asciiTheme="minorHAnsi" w:hAnsiTheme="minorHAnsi" w:cstheme="minorHAnsi"/>
                <w:color w:val="A6A6A6" w:themeColor="background1" w:themeShade="A6"/>
              </w:rPr>
            </w:pPr>
          </w:p>
        </w:tc>
      </w:tr>
    </w:tbl>
    <w:p w14:paraId="185639A0" w14:textId="77777777" w:rsidR="00FB3076" w:rsidRPr="00B61DA8" w:rsidRDefault="00FB3076" w:rsidP="00FB3076">
      <w:pPr>
        <w:pStyle w:val="Telobesedila"/>
        <w:tabs>
          <w:tab w:val="left" w:pos="9070"/>
        </w:tabs>
        <w:spacing w:after="0"/>
        <w:ind w:right="-2"/>
        <w:rPr>
          <w:rFonts w:asciiTheme="minorHAnsi" w:hAnsiTheme="minorHAnsi" w:cstheme="minorHAnsi"/>
          <w:color w:val="A6A6A6" w:themeColor="background1" w:themeShade="A6"/>
          <w:lang w:val="sl-SI"/>
        </w:rPr>
      </w:pPr>
    </w:p>
    <w:p w14:paraId="5F5A852C" w14:textId="6A04C51F" w:rsidR="00856FD6" w:rsidRPr="00B61DA8" w:rsidRDefault="00FB3076" w:rsidP="00FB3076">
      <w:pPr>
        <w:pStyle w:val="Telobesedila"/>
        <w:tabs>
          <w:tab w:val="left" w:pos="9070"/>
        </w:tabs>
        <w:spacing w:after="0"/>
        <w:ind w:right="-2"/>
        <w:rPr>
          <w:rFonts w:asciiTheme="minorHAnsi" w:hAnsiTheme="minorHAnsi" w:cstheme="minorHAnsi"/>
          <w:lang w:val="sl-SI"/>
        </w:rPr>
      </w:pPr>
      <w:r w:rsidRPr="00B61DA8">
        <w:rPr>
          <w:rFonts w:asciiTheme="minorHAnsi" w:hAnsiTheme="minorHAnsi" w:cstheme="minorHAnsi"/>
          <w:lang w:val="sl-SI"/>
        </w:rPr>
        <w:t>Račun</w:t>
      </w:r>
      <w:r w:rsidR="00492FCD"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(-</w:t>
      </w:r>
      <w:r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i</w:t>
      </w:r>
      <w:r w:rsidR="00492FCD"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)</w:t>
      </w:r>
      <w:r w:rsidRPr="00B61DA8">
        <w:rPr>
          <w:rFonts w:asciiTheme="minorHAnsi" w:hAnsiTheme="minorHAnsi" w:cstheme="minorHAnsi"/>
          <w:lang w:val="sl-SI"/>
        </w:rPr>
        <w:t xml:space="preserve"> mora</w:t>
      </w:r>
      <w:r w:rsidR="00492FCD"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(-</w:t>
      </w:r>
      <w:r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jo</w:t>
      </w:r>
      <w:r w:rsidR="00492FCD"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)</w:t>
      </w:r>
      <w:r w:rsidRPr="00B61DA8">
        <w:rPr>
          <w:rFonts w:asciiTheme="minorHAnsi" w:hAnsiTheme="minorHAnsi" w:cstheme="minorHAnsi"/>
          <w:lang w:val="sl-SI"/>
        </w:rPr>
        <w:t xml:space="preserve"> biti pripravljen</w:t>
      </w:r>
      <w:r w:rsidR="00492FCD"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(-</w:t>
      </w:r>
      <w:r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i</w:t>
      </w:r>
      <w:r w:rsidR="00492FCD" w:rsidRPr="00B61DA8">
        <w:rPr>
          <w:rFonts w:asciiTheme="minorHAnsi" w:hAnsiTheme="minorHAnsi" w:cstheme="minorHAnsi"/>
          <w:color w:val="A6A6A6" w:themeColor="background1" w:themeShade="A6"/>
          <w:lang w:val="sl-SI"/>
        </w:rPr>
        <w:t>)</w:t>
      </w:r>
      <w:r w:rsidRPr="00B61DA8">
        <w:rPr>
          <w:rFonts w:asciiTheme="minorHAnsi" w:hAnsiTheme="minorHAnsi" w:cstheme="minorHAnsi"/>
          <w:lang w:val="sl-SI"/>
        </w:rPr>
        <w:t xml:space="preserve"> tako, da bo lahko </w:t>
      </w:r>
      <w:r w:rsidR="00492FCD" w:rsidRPr="00B61DA8">
        <w:rPr>
          <w:rFonts w:asciiTheme="minorHAnsi" w:hAnsiTheme="minorHAnsi" w:cstheme="minorHAnsi"/>
          <w:lang w:val="sl-SI"/>
        </w:rPr>
        <w:t xml:space="preserve">naročnik </w:t>
      </w:r>
      <w:r w:rsidRPr="00B61DA8">
        <w:rPr>
          <w:rFonts w:asciiTheme="minorHAnsi" w:hAnsiTheme="minorHAnsi" w:cstheme="minorHAnsi"/>
          <w:lang w:val="sl-SI"/>
        </w:rPr>
        <w:t xml:space="preserve">izvedel plačila. </w:t>
      </w:r>
    </w:p>
    <w:p w14:paraId="6FDF41A6" w14:textId="480717A5" w:rsidR="00EF79D2" w:rsidRDefault="00EF79D2" w:rsidP="00EF79D2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18" w:name="_Toc128143374"/>
      <w:bookmarkStart w:id="19" w:name="_Toc142556453"/>
      <w:r w:rsidRPr="00B61DA8">
        <w:rPr>
          <w:rFonts w:asciiTheme="minorHAnsi" w:hAnsiTheme="minorHAnsi" w:cstheme="minorHAnsi"/>
          <w:sz w:val="22"/>
          <w:szCs w:val="22"/>
        </w:rPr>
        <w:t>OBVEZNOSTI POGODBENIH STRANK</w:t>
      </w:r>
      <w:bookmarkEnd w:id="18"/>
      <w:bookmarkEnd w:id="19"/>
    </w:p>
    <w:p w14:paraId="5322FA05" w14:textId="77777777" w:rsidR="00080C3B" w:rsidRPr="00AE10B5" w:rsidRDefault="00080C3B" w:rsidP="00AE10B5"/>
    <w:p w14:paraId="0EA31AD6" w14:textId="77777777" w:rsidR="00EF79D2" w:rsidRPr="00B61DA8" w:rsidRDefault="00EF79D2" w:rsidP="00EF79D2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22494FB9" w14:textId="77777777" w:rsidR="00EF79D2" w:rsidRPr="00B61DA8" w:rsidRDefault="00EF79D2" w:rsidP="00EF79D2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Naročnik se obvezuje, da bo:</w:t>
      </w:r>
    </w:p>
    <w:p w14:paraId="718426B9" w14:textId="77777777" w:rsidR="00EF79D2" w:rsidRPr="00B61DA8" w:rsidRDefault="00EF79D2" w:rsidP="00EF79D2">
      <w:pPr>
        <w:numPr>
          <w:ilvl w:val="0"/>
          <w:numId w:val="3"/>
        </w:numPr>
        <w:suppressAutoHyphens/>
        <w:rPr>
          <w:rFonts w:asciiTheme="minorHAnsi" w:eastAsia="Calibri" w:hAnsiTheme="minorHAnsi" w:cstheme="minorHAnsi"/>
          <w:lang w:eastAsia="en-US"/>
        </w:rPr>
      </w:pPr>
      <w:r w:rsidRPr="00B61DA8">
        <w:rPr>
          <w:rFonts w:asciiTheme="minorHAnsi" w:eastAsia="Calibri" w:hAnsiTheme="minorHAnsi" w:cstheme="minorHAnsi"/>
          <w:lang w:eastAsia="en-US"/>
        </w:rPr>
        <w:t>konstruktivno sodeloval z izvajalcem z namenom, da bodo prevzete storitve izvršene pravočasno, kvalitetno in v obojestransko zadovoljstvo;</w:t>
      </w:r>
    </w:p>
    <w:p w14:paraId="75CE8216" w14:textId="77777777" w:rsidR="00EF79D2" w:rsidRPr="00B61DA8" w:rsidRDefault="00EF79D2" w:rsidP="00EF79D2">
      <w:pPr>
        <w:pStyle w:val="Odstavekseznama"/>
        <w:numPr>
          <w:ilvl w:val="0"/>
          <w:numId w:val="3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tekoče obveščal izvajalca o vseh spremembah in na novo nastalih situacijah, ki bi utegnile vplivati na izvršitev prevzetega obsega storitev;</w:t>
      </w:r>
    </w:p>
    <w:p w14:paraId="0E618200" w14:textId="77777777" w:rsidR="00EF79D2" w:rsidRPr="00B61DA8" w:rsidRDefault="00EF79D2" w:rsidP="00EF79D2">
      <w:pPr>
        <w:pStyle w:val="Odstavekseznama"/>
        <w:numPr>
          <w:ilvl w:val="0"/>
          <w:numId w:val="3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v roku poravnal izstavljene račune za opravljene storitve.</w:t>
      </w:r>
    </w:p>
    <w:p w14:paraId="4DC50527" w14:textId="77777777" w:rsidR="00EF79D2" w:rsidRPr="00B61DA8" w:rsidRDefault="00EF79D2" w:rsidP="00EF79D2">
      <w:pPr>
        <w:rPr>
          <w:rFonts w:asciiTheme="minorHAnsi" w:hAnsiTheme="minorHAnsi" w:cstheme="minorHAnsi"/>
        </w:rPr>
      </w:pPr>
    </w:p>
    <w:p w14:paraId="1A638A21" w14:textId="77777777" w:rsidR="00EF79D2" w:rsidRPr="00B61DA8" w:rsidRDefault="00EF79D2" w:rsidP="00EF79D2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77B6C91C" w14:textId="77777777" w:rsidR="00EF79D2" w:rsidRPr="00B61DA8" w:rsidRDefault="00EF79D2" w:rsidP="00EF79D2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se obvezuje, da bo:</w:t>
      </w:r>
    </w:p>
    <w:p w14:paraId="3A4E2F0F" w14:textId="77777777" w:rsidR="00EF79D2" w:rsidRPr="00B61DA8" w:rsidRDefault="00EF79D2" w:rsidP="00EF79D2">
      <w:pPr>
        <w:numPr>
          <w:ilvl w:val="0"/>
          <w:numId w:val="7"/>
        </w:numPr>
        <w:suppressAutoHyphens/>
        <w:rPr>
          <w:rFonts w:asciiTheme="minorHAnsi" w:eastAsia="Calibri" w:hAnsiTheme="minorHAnsi" w:cstheme="minorHAnsi"/>
          <w:lang w:eastAsia="en-US"/>
        </w:rPr>
      </w:pPr>
      <w:r w:rsidRPr="00B61DA8">
        <w:rPr>
          <w:rFonts w:asciiTheme="minorHAnsi" w:eastAsia="Calibri" w:hAnsiTheme="minorHAnsi" w:cstheme="minorHAnsi"/>
          <w:lang w:eastAsia="en-US"/>
        </w:rPr>
        <w:t>storitve izvedel strokovno, v skladu s pravili stroke in predpisi;</w:t>
      </w:r>
    </w:p>
    <w:p w14:paraId="64701DE6" w14:textId="77777777" w:rsidR="00EF79D2" w:rsidRPr="00B61DA8" w:rsidRDefault="00EF79D2" w:rsidP="00EF79D2">
      <w:pPr>
        <w:numPr>
          <w:ilvl w:val="0"/>
          <w:numId w:val="7"/>
        </w:numPr>
        <w:rPr>
          <w:rFonts w:asciiTheme="minorHAnsi" w:eastAsia="Calibri" w:hAnsiTheme="minorHAnsi" w:cstheme="minorHAnsi"/>
          <w:lang w:eastAsia="en-US"/>
        </w:rPr>
      </w:pPr>
      <w:r w:rsidRPr="00B61DA8">
        <w:rPr>
          <w:rFonts w:asciiTheme="minorHAnsi" w:eastAsia="Calibri" w:hAnsiTheme="minorHAnsi" w:cstheme="minorHAnsi"/>
          <w:lang w:eastAsia="en-US"/>
        </w:rPr>
        <w:lastRenderedPageBreak/>
        <w:t>samostojno poskrbel za vse potrebne ukrepe za upoštevanje temeljnih načel varnosti in zdravja pri delu, varstva okolja in varstva pred požarom v skladu s predpisi ter za izvajanje teh ukrepov, za posledice njihove morebitne opustitve pa prevzema polno odgovornost;</w:t>
      </w:r>
    </w:p>
    <w:p w14:paraId="4B0089F8" w14:textId="77777777" w:rsidR="00EF79D2" w:rsidRPr="00B61DA8" w:rsidRDefault="00EF79D2" w:rsidP="00EF79D2">
      <w:pPr>
        <w:numPr>
          <w:ilvl w:val="0"/>
          <w:numId w:val="7"/>
        </w:numPr>
        <w:rPr>
          <w:rFonts w:asciiTheme="minorHAnsi" w:eastAsia="Calibri" w:hAnsiTheme="minorHAnsi" w:cstheme="minorHAnsi"/>
          <w:lang w:eastAsia="en-US"/>
        </w:rPr>
      </w:pPr>
      <w:r w:rsidRPr="00B61DA8">
        <w:rPr>
          <w:rFonts w:asciiTheme="minorHAnsi" w:eastAsia="Calibri" w:hAnsiTheme="minorHAnsi" w:cstheme="minorHAnsi"/>
          <w:lang w:eastAsia="en-US"/>
        </w:rPr>
        <w:t>aktivno sodeloval z naročnikom pri izvajanju storitev;</w:t>
      </w:r>
    </w:p>
    <w:p w14:paraId="6EB9C21D" w14:textId="53D45524" w:rsidR="00EF79D2" w:rsidRPr="00B61DA8" w:rsidRDefault="00FC1033" w:rsidP="00EF79D2">
      <w:pPr>
        <w:numPr>
          <w:ilvl w:val="0"/>
          <w:numId w:val="7"/>
        </w:numPr>
        <w:rPr>
          <w:rFonts w:asciiTheme="minorHAnsi" w:eastAsia="Calibri" w:hAnsiTheme="minorHAnsi" w:cstheme="minorHAnsi"/>
          <w:lang w:eastAsia="en-US"/>
        </w:rPr>
      </w:pPr>
      <w:r w:rsidRPr="00B61DA8">
        <w:rPr>
          <w:rFonts w:asciiTheme="minorHAnsi" w:eastAsia="Calibri" w:hAnsiTheme="minorHAnsi" w:cstheme="minorHAnsi"/>
          <w:lang w:eastAsia="en-US"/>
        </w:rPr>
        <w:t xml:space="preserve">za </w:t>
      </w:r>
      <w:r w:rsidR="00EF79D2" w:rsidRPr="00B61DA8">
        <w:rPr>
          <w:rFonts w:asciiTheme="minorHAnsi" w:eastAsia="Calibri" w:hAnsiTheme="minorHAnsi" w:cstheme="minorHAnsi"/>
          <w:lang w:eastAsia="en-US"/>
        </w:rPr>
        <w:t xml:space="preserve">vsako morebitno predlagano spremembo, za katero meni, da je utemeljena in ni v skladu s predmetom naročila, pridobiti pisno soglasje naročnika; </w:t>
      </w:r>
    </w:p>
    <w:p w14:paraId="6758B643" w14:textId="29AE2D8D" w:rsidR="00EF79D2" w:rsidRPr="00B61DA8" w:rsidRDefault="00EF79D2" w:rsidP="00EF79D2">
      <w:pPr>
        <w:numPr>
          <w:ilvl w:val="0"/>
          <w:numId w:val="7"/>
        </w:numPr>
        <w:rPr>
          <w:rFonts w:asciiTheme="minorHAnsi" w:eastAsia="Calibri" w:hAnsiTheme="minorHAnsi" w:cstheme="minorHAnsi"/>
          <w:lang w:eastAsia="en-US"/>
        </w:rPr>
      </w:pPr>
      <w:r w:rsidRPr="00B61DA8">
        <w:rPr>
          <w:rFonts w:asciiTheme="minorHAnsi" w:hAnsiTheme="minorHAnsi" w:cstheme="minorHAnsi"/>
        </w:rPr>
        <w:t xml:space="preserve">delo opravljal skladno </w:t>
      </w:r>
      <w:r w:rsidR="00FC1033" w:rsidRPr="00B61DA8">
        <w:rPr>
          <w:rFonts w:asciiTheme="minorHAnsi" w:hAnsiTheme="minorHAnsi" w:cstheme="minorHAnsi"/>
        </w:rPr>
        <w:t xml:space="preserve">z </w:t>
      </w:r>
      <w:r w:rsidRPr="00B61DA8">
        <w:rPr>
          <w:rFonts w:asciiTheme="minorHAnsi" w:hAnsiTheme="minorHAnsi" w:cstheme="minorHAnsi"/>
        </w:rPr>
        <w:t>določil</w:t>
      </w:r>
      <w:r w:rsidR="00FC1033" w:rsidRPr="00B61DA8">
        <w:rPr>
          <w:rFonts w:asciiTheme="minorHAnsi" w:hAnsiTheme="minorHAnsi" w:cstheme="minorHAnsi"/>
        </w:rPr>
        <w:t>i</w:t>
      </w:r>
      <w:r w:rsidRPr="00B61DA8">
        <w:rPr>
          <w:rFonts w:asciiTheme="minorHAnsi" w:hAnsiTheme="minorHAnsi" w:cstheme="minorHAnsi"/>
        </w:rPr>
        <w:t xml:space="preserve"> te pogodbe.</w:t>
      </w:r>
    </w:p>
    <w:p w14:paraId="51551F8D" w14:textId="77777777" w:rsidR="00EF79D2" w:rsidRPr="00B61DA8" w:rsidRDefault="00EF79D2" w:rsidP="00EF79D2">
      <w:pPr>
        <w:pStyle w:val="Odstavekseznama"/>
        <w:overflowPunct w:val="0"/>
        <w:autoSpaceDE w:val="0"/>
        <w:autoSpaceDN w:val="0"/>
        <w:adjustRightInd w:val="0"/>
        <w:spacing w:line="240" w:lineRule="auto"/>
        <w:ind w:left="360"/>
        <w:textAlignment w:val="baseline"/>
        <w:rPr>
          <w:rFonts w:asciiTheme="minorHAnsi" w:hAnsiTheme="minorHAnsi" w:cstheme="minorHAnsi"/>
        </w:rPr>
      </w:pPr>
    </w:p>
    <w:p w14:paraId="49A83DB0" w14:textId="77777777" w:rsidR="00EF79D2" w:rsidRPr="00B61DA8" w:rsidRDefault="00EF79D2" w:rsidP="00EF79D2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odgovarja naročniku in tretjim osebam za vso škodo, ki jo povzroči njegov kader. </w:t>
      </w:r>
    </w:p>
    <w:p w14:paraId="1FB3564B" w14:textId="61B00E9F" w:rsidR="009E2D2C" w:rsidRPr="00B61DA8" w:rsidRDefault="009E2D2C" w:rsidP="000A775C">
      <w:pPr>
        <w:pStyle w:val="Naslov1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0" w:name="_Toc142556454"/>
      <w:r w:rsidRPr="00B61DA8">
        <w:rPr>
          <w:rFonts w:asciiTheme="minorHAnsi" w:hAnsiTheme="minorHAnsi" w:cstheme="minorHAnsi"/>
          <w:sz w:val="22"/>
          <w:szCs w:val="22"/>
        </w:rPr>
        <w:t>FINANČNO ZAVAROVANJE ZA DOBRO IZVEDBO POGODBENIH OBVEZNOSTI</w:t>
      </w:r>
      <w:bookmarkEnd w:id="20"/>
      <w:r w:rsidR="00BA756A" w:rsidRPr="00B61DA8">
        <w:rPr>
          <w:rFonts w:asciiTheme="minorHAnsi" w:hAnsiTheme="minorHAnsi" w:cstheme="minorHAnsi"/>
          <w:sz w:val="22"/>
          <w:szCs w:val="22"/>
        </w:rPr>
        <w:t xml:space="preserve"> </w:t>
      </w:r>
      <w:r w:rsidR="00080C3B">
        <w:rPr>
          <w:rFonts w:asciiTheme="minorHAnsi" w:hAnsiTheme="minorHAnsi" w:cstheme="minorHAnsi"/>
          <w:sz w:val="22"/>
          <w:szCs w:val="22"/>
        </w:rPr>
        <w:t>IN BLAGO</w:t>
      </w:r>
    </w:p>
    <w:p w14:paraId="3E024A25" w14:textId="77777777" w:rsidR="009E2D2C" w:rsidRPr="00B61DA8" w:rsidRDefault="009E2D2C" w:rsidP="000A775C">
      <w:pPr>
        <w:tabs>
          <w:tab w:val="left" w:pos="9070"/>
        </w:tabs>
        <w:ind w:right="426"/>
        <w:rPr>
          <w:rFonts w:asciiTheme="minorHAnsi" w:hAnsiTheme="minorHAnsi" w:cstheme="minorHAnsi"/>
          <w:b/>
        </w:rPr>
      </w:pPr>
    </w:p>
    <w:p w14:paraId="78E3518B" w14:textId="77777777" w:rsidR="009E2D2C" w:rsidRPr="00B61DA8" w:rsidRDefault="009E2D2C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07B93BDF" w14:textId="107845C1" w:rsidR="00FB3076" w:rsidRPr="00B61DA8" w:rsidRDefault="00FB3076" w:rsidP="00FB3076">
      <w:pPr>
        <w:pStyle w:val="Telobesedila21"/>
        <w:rPr>
          <w:rFonts w:asciiTheme="minorHAnsi" w:hAnsiTheme="minorHAnsi" w:cstheme="minorHAnsi"/>
          <w:color w:val="auto"/>
          <w:sz w:val="22"/>
          <w:szCs w:val="22"/>
        </w:rPr>
      </w:pPr>
      <w:bookmarkStart w:id="21" w:name="_Hlk81214811"/>
      <w:r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Izvajalec mora za zavarovanje dobre izvedbe pogodbenih obveznosti </w:t>
      </w:r>
      <w:r w:rsidR="00080C3B">
        <w:rPr>
          <w:rFonts w:asciiTheme="minorHAnsi" w:hAnsiTheme="minorHAnsi" w:cstheme="minorHAnsi"/>
          <w:color w:val="auto"/>
          <w:sz w:val="22"/>
          <w:szCs w:val="22"/>
        </w:rPr>
        <w:t xml:space="preserve">in blago 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naročniku predložiti finančno zavarovanje. Finančno zavarovanje mora biti brezpogojno in plačljivo na prvi poziv. Izvajalec predloži bančno garancijo </w:t>
      </w:r>
      <w:r w:rsidR="009D5911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banke 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ali kavcijsko zavarovanje </w:t>
      </w:r>
      <w:r w:rsidR="009D5911" w:rsidRPr="00B61DA8">
        <w:rPr>
          <w:rFonts w:asciiTheme="minorHAnsi" w:hAnsiTheme="minorHAnsi" w:cstheme="minorHAnsi"/>
          <w:color w:val="auto"/>
          <w:sz w:val="22"/>
          <w:szCs w:val="22"/>
        </w:rPr>
        <w:t>zavarovalnice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v skladu z vzorcem </w:t>
      </w:r>
      <w:r w:rsidR="009D5911" w:rsidRPr="00B61DA8">
        <w:rPr>
          <w:rFonts w:asciiTheme="minorHAnsi" w:hAnsiTheme="minorHAnsi" w:cstheme="minorHAnsi"/>
          <w:color w:val="auto"/>
          <w:sz w:val="22"/>
          <w:szCs w:val="22"/>
        </w:rPr>
        <w:t>iz razpisne dokumentacije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83A7CC7" w14:textId="77777777" w:rsidR="00FB3076" w:rsidRPr="00B61DA8" w:rsidRDefault="00FB3076" w:rsidP="00FB3076">
      <w:pPr>
        <w:pStyle w:val="Telobesedila21"/>
        <w:rPr>
          <w:rFonts w:asciiTheme="minorHAnsi" w:hAnsiTheme="minorHAnsi" w:cstheme="minorHAnsi"/>
          <w:color w:val="auto"/>
          <w:sz w:val="22"/>
          <w:szCs w:val="22"/>
        </w:rPr>
      </w:pPr>
    </w:p>
    <w:p w14:paraId="26D1C2EC" w14:textId="1EA5F83D" w:rsidR="00FB3076" w:rsidRPr="00B61DA8" w:rsidRDefault="00FB3076" w:rsidP="00FB3076">
      <w:pPr>
        <w:pStyle w:val="Telobesedila21"/>
        <w:rPr>
          <w:rFonts w:asciiTheme="minorHAnsi" w:hAnsiTheme="minorHAnsi" w:cstheme="minorHAnsi"/>
          <w:color w:val="auto"/>
          <w:sz w:val="22"/>
          <w:szCs w:val="22"/>
        </w:rPr>
      </w:pPr>
      <w:r w:rsidRPr="00B61DA8">
        <w:rPr>
          <w:rFonts w:asciiTheme="minorHAnsi" w:hAnsiTheme="minorHAnsi" w:cstheme="minorHAnsi"/>
          <w:color w:val="auto"/>
          <w:sz w:val="22"/>
          <w:szCs w:val="22"/>
        </w:rPr>
        <w:t>Izvajalec se zavezuje v roku desetih (10) dni po sklenitvi pogodbe</w:t>
      </w:r>
      <w:r w:rsidR="00FC1033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oz. najkasneje </w:t>
      </w:r>
      <w:r w:rsidR="007E68EE">
        <w:rPr>
          <w:rFonts w:asciiTheme="minorHAnsi" w:hAnsiTheme="minorHAnsi" w:cstheme="minorHAnsi"/>
          <w:color w:val="auto"/>
          <w:sz w:val="22"/>
          <w:szCs w:val="22"/>
        </w:rPr>
        <w:t>deset</w:t>
      </w:r>
      <w:r w:rsidR="007E68EE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C1033" w:rsidRPr="00B61DA8">
        <w:rPr>
          <w:rFonts w:asciiTheme="minorHAnsi" w:hAnsiTheme="minorHAnsi" w:cstheme="minorHAnsi"/>
          <w:color w:val="auto"/>
          <w:sz w:val="22"/>
          <w:szCs w:val="22"/>
        </w:rPr>
        <w:t>(10) dni pred pričetkom izvajanja storitve iz te pogodbe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>, kot pogoj za njeno veljavnost, naročniku izročiti finančno zavarovanje iz prejšnjega odstavka</w:t>
      </w:r>
      <w:r w:rsidR="009D5911" w:rsidRPr="00B61DA8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v višini </w:t>
      </w:r>
      <w:r w:rsidR="00357676" w:rsidRPr="00B61DA8">
        <w:rPr>
          <w:rFonts w:asciiTheme="minorHAnsi" w:hAnsiTheme="minorHAnsi" w:cstheme="minorHAnsi"/>
          <w:color w:val="auto"/>
          <w:sz w:val="22"/>
          <w:szCs w:val="22"/>
        </w:rPr>
        <w:t>2.670.000,00 EUR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A5502C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z rokom veljavnosti enega leta </w:t>
      </w:r>
      <w:r w:rsidRPr="00B61DA8">
        <w:rPr>
          <w:rFonts w:asciiTheme="minorHAnsi" w:hAnsiTheme="minorHAnsi" w:cstheme="minorHAnsi"/>
          <w:color w:val="auto"/>
          <w:sz w:val="22"/>
          <w:szCs w:val="22"/>
        </w:rPr>
        <w:t>kot jamstvo za kvalitetno in pravočasno izpolnitev predmeta te pogodbe.</w:t>
      </w:r>
      <w:r w:rsidR="00A5502C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3214B" w:rsidRPr="00B61DA8">
        <w:rPr>
          <w:rFonts w:asciiTheme="minorHAnsi" w:hAnsiTheme="minorHAnsi" w:cstheme="minorHAnsi"/>
          <w:color w:val="auto"/>
          <w:sz w:val="22"/>
          <w:szCs w:val="22"/>
        </w:rPr>
        <w:t>Izvajalec</w:t>
      </w:r>
      <w:r w:rsidR="00A5502C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se zavezuje vsako leto vsaj </w:t>
      </w:r>
      <w:r w:rsidR="00FC1033" w:rsidRPr="00B61DA8">
        <w:rPr>
          <w:rFonts w:asciiTheme="minorHAnsi" w:hAnsiTheme="minorHAnsi" w:cstheme="minorHAnsi"/>
          <w:color w:val="auto"/>
          <w:sz w:val="22"/>
          <w:szCs w:val="22"/>
        </w:rPr>
        <w:t>deset (</w:t>
      </w:r>
      <w:r w:rsidR="00A5502C" w:rsidRPr="00B61DA8">
        <w:rPr>
          <w:rFonts w:asciiTheme="minorHAnsi" w:hAnsiTheme="minorHAnsi" w:cstheme="minorHAnsi"/>
          <w:color w:val="auto"/>
          <w:sz w:val="22"/>
          <w:szCs w:val="22"/>
        </w:rPr>
        <w:t>10</w:t>
      </w:r>
      <w:r w:rsidR="00FC1033" w:rsidRPr="00B61DA8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A5502C" w:rsidRPr="00B61DA8">
        <w:rPr>
          <w:rFonts w:asciiTheme="minorHAnsi" w:hAnsiTheme="minorHAnsi" w:cstheme="minorHAnsi"/>
          <w:color w:val="auto"/>
          <w:sz w:val="22"/>
          <w:szCs w:val="22"/>
        </w:rPr>
        <w:t xml:space="preserve"> dni pred zapadlostjo, podaljševati veljavnost finančnega zavarovanja vse do končne izročitve ali odkupa blaga (vzorec garancije je priložen).</w:t>
      </w:r>
    </w:p>
    <w:p w14:paraId="31AB3310" w14:textId="104ECD98" w:rsidR="00B45335" w:rsidRPr="00B61DA8" w:rsidRDefault="00B45335" w:rsidP="00FB3076">
      <w:pPr>
        <w:rPr>
          <w:rFonts w:asciiTheme="minorHAnsi" w:hAnsiTheme="minorHAnsi" w:cstheme="minorHAnsi"/>
        </w:rPr>
      </w:pPr>
    </w:p>
    <w:p w14:paraId="3868C9D3" w14:textId="501A2175" w:rsidR="00FB3076" w:rsidRPr="00B61DA8" w:rsidRDefault="009D5911" w:rsidP="009D5911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Naročnik unovči finančno zavarovanje za dobro izvedbo pogodbenih obveznosti v celotnem znesku</w:t>
      </w:r>
      <w:r w:rsidR="00FB3076" w:rsidRPr="00B61DA8">
        <w:rPr>
          <w:rFonts w:asciiTheme="minorHAnsi" w:hAnsiTheme="minorHAnsi" w:cstheme="minorHAnsi"/>
        </w:rPr>
        <w:t>:</w:t>
      </w:r>
    </w:p>
    <w:p w14:paraId="581CFB7C" w14:textId="77777777" w:rsidR="007E68EE" w:rsidRPr="007E68EE" w:rsidRDefault="007E68EE" w:rsidP="007E68EE">
      <w:pPr>
        <w:pStyle w:val="Odstavekseznama"/>
        <w:numPr>
          <w:ilvl w:val="0"/>
          <w:numId w:val="15"/>
        </w:numPr>
        <w:spacing w:line="240" w:lineRule="auto"/>
        <w:rPr>
          <w:rFonts w:asciiTheme="minorHAnsi" w:hAnsiTheme="minorHAnsi" w:cstheme="minorHAnsi"/>
        </w:rPr>
      </w:pPr>
      <w:r w:rsidRPr="00906340">
        <w:rPr>
          <w:rFonts w:asciiTheme="minorHAnsi" w:hAnsiTheme="minorHAnsi" w:cstheme="minorHAnsi"/>
        </w:rPr>
        <w:t>v primeru, da izvajalec naročniku ne omogoči prevzema blaga v pogodbeno dogovorjeni količini in kakovosti kadarkoli v času trajanja pogodbe oz. ob koncu pogodbe</w:t>
      </w:r>
      <w:r w:rsidRPr="007E68EE">
        <w:rPr>
          <w:rFonts w:asciiTheme="minorHAnsi" w:hAnsiTheme="minorHAnsi" w:cstheme="minorHAnsi"/>
        </w:rPr>
        <w:t>,</w:t>
      </w:r>
    </w:p>
    <w:p w14:paraId="05AB505E" w14:textId="6AE8B902" w:rsidR="0083633A" w:rsidRDefault="0083633A" w:rsidP="0083633A">
      <w:pPr>
        <w:pStyle w:val="Odstavekseznama"/>
        <w:numPr>
          <w:ilvl w:val="0"/>
          <w:numId w:val="15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v primeru, da količina in/ali kakovost goriva ne ustreza uskladiščeni količini in zahtevani kakovosti, ter izvajalec na prvi poziv naročnika v razumnem roku, ki ga določi naročnik, neskladja ne odpravi oz. naročniku ne poravna stroškov, nastalih zaradi neskladja</w:t>
      </w:r>
      <w:r w:rsidR="007E68EE">
        <w:rPr>
          <w:rFonts w:asciiTheme="minorHAnsi" w:hAnsiTheme="minorHAnsi" w:cstheme="minorHAnsi"/>
        </w:rPr>
        <w:t>,</w:t>
      </w:r>
    </w:p>
    <w:p w14:paraId="666FA961" w14:textId="77777777" w:rsidR="007E68EE" w:rsidRPr="00EE0A22" w:rsidRDefault="007E68EE" w:rsidP="007E68EE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EE0A22">
        <w:rPr>
          <w:rFonts w:ascii="Arial" w:hAnsi="Arial" w:cs="Arial"/>
        </w:rPr>
        <w:t>v primeru izvajalčevega odstopa od pogodbe,</w:t>
      </w:r>
    </w:p>
    <w:p w14:paraId="64C1DE8E" w14:textId="77777777" w:rsidR="007E68EE" w:rsidRPr="00EE0A22" w:rsidRDefault="007E68EE" w:rsidP="007E68EE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EE0A22">
        <w:rPr>
          <w:rFonts w:ascii="Arial" w:hAnsi="Arial" w:cs="Arial"/>
        </w:rPr>
        <w:t>v primeru, da izvajalec ne izvaja obveznosti po tej pogodbi,</w:t>
      </w:r>
    </w:p>
    <w:p w14:paraId="7C83D223" w14:textId="054E18C3" w:rsidR="007E68EE" w:rsidRPr="00EE0A22" w:rsidRDefault="007E68EE" w:rsidP="007E68EE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EE0A22">
        <w:rPr>
          <w:rFonts w:ascii="Arial" w:hAnsi="Arial" w:cs="Arial"/>
        </w:rPr>
        <w:t>v primeru, da izvajalec ne poravna finančnih obveznosti po tej pogodbi</w:t>
      </w:r>
      <w:r>
        <w:rPr>
          <w:rFonts w:ascii="Arial" w:hAnsi="Arial" w:cs="Arial"/>
        </w:rPr>
        <w:t>.</w:t>
      </w:r>
    </w:p>
    <w:p w14:paraId="593FB9CE" w14:textId="77777777" w:rsidR="00FB3076" w:rsidRPr="00B61DA8" w:rsidRDefault="00FB3076" w:rsidP="00FB3076">
      <w:pPr>
        <w:rPr>
          <w:rFonts w:asciiTheme="minorHAnsi" w:hAnsiTheme="minorHAnsi" w:cstheme="minorHAnsi"/>
        </w:rPr>
      </w:pPr>
    </w:p>
    <w:p w14:paraId="41281740" w14:textId="77777777" w:rsidR="00836D60" w:rsidRPr="00B61DA8" w:rsidRDefault="00836D60" w:rsidP="00836D60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Zavarovanje za dobro izvedbo pogodbenih obveznosti lahko naročnik unovči tudi za poplačilo pogodbene kazni, vendar v tem primeru za znesek pogodbene kazni. </w:t>
      </w:r>
    </w:p>
    <w:p w14:paraId="6E5AA4E7" w14:textId="77777777" w:rsidR="00836D60" w:rsidRPr="00B61DA8" w:rsidRDefault="00836D60" w:rsidP="00FB3076">
      <w:pPr>
        <w:rPr>
          <w:rFonts w:asciiTheme="minorHAnsi" w:hAnsiTheme="minorHAnsi" w:cstheme="minorHAnsi"/>
        </w:rPr>
      </w:pPr>
    </w:p>
    <w:p w14:paraId="687271CF" w14:textId="4459B92B" w:rsidR="00FB3076" w:rsidRPr="00B61DA8" w:rsidRDefault="00FB3076" w:rsidP="00FB307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Finančno zavarovanje za dobro izvedbo pogodbenih obveznosti mora biti veljavno še </w:t>
      </w:r>
      <w:r w:rsidR="007E68EE">
        <w:rPr>
          <w:rFonts w:asciiTheme="minorHAnsi" w:hAnsiTheme="minorHAnsi" w:cstheme="minorHAnsi"/>
        </w:rPr>
        <w:t>6</w:t>
      </w:r>
      <w:r w:rsidRPr="00B61DA8">
        <w:rPr>
          <w:rFonts w:asciiTheme="minorHAnsi" w:hAnsiTheme="minorHAnsi" w:cstheme="minorHAnsi"/>
        </w:rPr>
        <w:t xml:space="preserve">0 dni po koncu veljavnosti pogodbe. </w:t>
      </w:r>
    </w:p>
    <w:p w14:paraId="0985078A" w14:textId="77777777" w:rsidR="00FB3076" w:rsidRPr="00B61DA8" w:rsidRDefault="00FB3076" w:rsidP="00FB3076">
      <w:pPr>
        <w:pStyle w:val="Telobesedila21"/>
        <w:rPr>
          <w:rFonts w:asciiTheme="minorHAnsi" w:hAnsiTheme="minorHAnsi" w:cstheme="minorHAnsi"/>
          <w:color w:val="auto"/>
          <w:sz w:val="22"/>
          <w:szCs w:val="22"/>
        </w:rPr>
      </w:pPr>
    </w:p>
    <w:bookmarkEnd w:id="21"/>
    <w:p w14:paraId="1CD2A237" w14:textId="504FCDA3" w:rsidR="00FB3076" w:rsidRPr="00B61DA8" w:rsidRDefault="00FB3076" w:rsidP="00FB307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kolikor bo naročnik unovčil zavarovanje za dobro izvedbo pogodbenih obveznosti, </w:t>
      </w:r>
      <w:r w:rsidR="000C623E" w:rsidRPr="00B61DA8">
        <w:rPr>
          <w:rFonts w:asciiTheme="minorHAnsi" w:hAnsiTheme="minorHAnsi" w:cstheme="minorHAnsi"/>
        </w:rPr>
        <w:t xml:space="preserve">hkrati pa bo pogodba ostala v veljavi, </w:t>
      </w:r>
      <w:r w:rsidRPr="00B61DA8">
        <w:rPr>
          <w:rFonts w:asciiTheme="minorHAnsi" w:hAnsiTheme="minorHAnsi" w:cstheme="minorHAnsi"/>
        </w:rPr>
        <w:t xml:space="preserve">bo moral izvajalec </w:t>
      </w:r>
      <w:r w:rsidR="000C623E" w:rsidRPr="00B61DA8">
        <w:rPr>
          <w:rFonts w:asciiTheme="minorHAnsi" w:hAnsiTheme="minorHAnsi" w:cstheme="minorHAnsi"/>
        </w:rPr>
        <w:t xml:space="preserve">naročniku </w:t>
      </w:r>
      <w:r w:rsidRPr="00B61DA8">
        <w:rPr>
          <w:rFonts w:asciiTheme="minorHAnsi" w:hAnsiTheme="minorHAnsi" w:cstheme="minorHAnsi"/>
        </w:rPr>
        <w:t xml:space="preserve">v roku desetih </w:t>
      </w:r>
      <w:r w:rsidR="00905146" w:rsidRPr="00B61DA8">
        <w:rPr>
          <w:rFonts w:asciiTheme="minorHAnsi" w:hAnsiTheme="minorHAnsi" w:cstheme="minorHAnsi"/>
        </w:rPr>
        <w:t xml:space="preserve">(10) </w:t>
      </w:r>
      <w:r w:rsidRPr="00B61DA8">
        <w:rPr>
          <w:rFonts w:asciiTheme="minorHAnsi" w:hAnsiTheme="minorHAnsi" w:cstheme="minorHAnsi"/>
        </w:rPr>
        <w:t xml:space="preserve">dni od unovčenja zavarovanja, predložiti novo zavarovanje za dobro izvedbo pogodbenih obveznosti v enaki višini in </w:t>
      </w:r>
      <w:r w:rsidR="00F71B0B" w:rsidRPr="00B61DA8">
        <w:rPr>
          <w:rFonts w:asciiTheme="minorHAnsi" w:hAnsiTheme="minorHAnsi" w:cstheme="minorHAnsi"/>
        </w:rPr>
        <w:t xml:space="preserve">z </w:t>
      </w:r>
      <w:r w:rsidRPr="00B61DA8">
        <w:rPr>
          <w:rFonts w:asciiTheme="minorHAnsi" w:hAnsiTheme="minorHAnsi" w:cstheme="minorHAnsi"/>
        </w:rPr>
        <w:t>enako končno veljavnostjo, kot prvotno zavarovanje.</w:t>
      </w:r>
    </w:p>
    <w:p w14:paraId="3B580AC1" w14:textId="77777777" w:rsidR="00080C3B" w:rsidRPr="00B61DA8" w:rsidRDefault="00080C3B" w:rsidP="00FB3076">
      <w:pPr>
        <w:rPr>
          <w:rFonts w:asciiTheme="minorHAnsi" w:hAnsiTheme="minorHAnsi" w:cstheme="minorHAnsi"/>
        </w:rPr>
      </w:pPr>
    </w:p>
    <w:p w14:paraId="6B67295E" w14:textId="5416503A" w:rsidR="00BE15A6" w:rsidRPr="00B61DA8" w:rsidRDefault="00BE15A6" w:rsidP="00BE15A6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2" w:name="_Toc142556455"/>
      <w:r w:rsidRPr="00B61DA8">
        <w:rPr>
          <w:rFonts w:asciiTheme="minorHAnsi" w:hAnsiTheme="minorHAnsi" w:cstheme="minorHAnsi"/>
          <w:sz w:val="22"/>
          <w:szCs w:val="22"/>
        </w:rPr>
        <w:t>ZAVAROVANJE</w:t>
      </w:r>
      <w:bookmarkEnd w:id="22"/>
    </w:p>
    <w:p w14:paraId="1B9AF29B" w14:textId="43822F8B" w:rsidR="00BE15A6" w:rsidRPr="00B61DA8" w:rsidRDefault="00BE15A6" w:rsidP="00BE15A6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353B0FD1" w14:textId="36CA1F12" w:rsidR="00BE15A6" w:rsidRPr="00B61DA8" w:rsidRDefault="00BE15A6" w:rsidP="00BE15A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lastRenderedPageBreak/>
        <w:t xml:space="preserve">Izvajalec se zavezuje, da bo sklenil zavarovanje splošne odgovornosti iz </w:t>
      </w:r>
      <w:r w:rsidR="00932128" w:rsidRPr="00B61DA8">
        <w:rPr>
          <w:rFonts w:asciiTheme="minorHAnsi" w:hAnsiTheme="minorHAnsi" w:cstheme="minorHAnsi"/>
        </w:rPr>
        <w:t xml:space="preserve">njegove </w:t>
      </w:r>
      <w:r w:rsidRPr="00B61DA8">
        <w:rPr>
          <w:rFonts w:asciiTheme="minorHAnsi" w:hAnsiTheme="minorHAnsi" w:cstheme="minorHAnsi"/>
        </w:rPr>
        <w:t>dejavnosti s potrebnimi razširitvami</w:t>
      </w:r>
      <w:r w:rsidR="009D7460" w:rsidRPr="00B61DA8">
        <w:rPr>
          <w:rFonts w:asciiTheme="minorHAnsi" w:hAnsiTheme="minorHAnsi" w:cstheme="minorHAnsi"/>
        </w:rPr>
        <w:t xml:space="preserve"> (ob upoštevanju storitev, ki so predmet te pogodbe)</w:t>
      </w:r>
      <w:r w:rsidR="00032FE3" w:rsidRPr="00B61DA8">
        <w:rPr>
          <w:rFonts w:asciiTheme="minorHAnsi" w:hAnsiTheme="minorHAnsi" w:cstheme="minorHAnsi"/>
        </w:rPr>
        <w:t>, vključno z</w:t>
      </w:r>
      <w:r w:rsidRPr="00B61DA8">
        <w:rPr>
          <w:rFonts w:asciiTheme="minorHAnsi" w:hAnsiTheme="minorHAnsi" w:cstheme="minorHAnsi"/>
        </w:rPr>
        <w:t xml:space="preserve"> odgovornost</w:t>
      </w:r>
      <w:r w:rsidR="00032FE3" w:rsidRPr="00B61DA8">
        <w:rPr>
          <w:rFonts w:asciiTheme="minorHAnsi" w:hAnsiTheme="minorHAnsi" w:cstheme="minorHAnsi"/>
        </w:rPr>
        <w:t>jo</w:t>
      </w:r>
      <w:r w:rsidRPr="00B61DA8">
        <w:rPr>
          <w:rFonts w:asciiTheme="minorHAnsi" w:hAnsiTheme="minorHAnsi" w:cstheme="minorHAnsi"/>
        </w:rPr>
        <w:t xml:space="preserve"> za škodo na obstoječem premoženju</w:t>
      </w:r>
      <w:r w:rsidR="00932128" w:rsidRPr="00B61DA8">
        <w:rPr>
          <w:rFonts w:asciiTheme="minorHAnsi" w:hAnsiTheme="minorHAnsi" w:cstheme="minorHAnsi"/>
        </w:rPr>
        <w:t xml:space="preserve">, </w:t>
      </w:r>
      <w:r w:rsidRPr="00B61DA8">
        <w:rPr>
          <w:rFonts w:asciiTheme="minorHAnsi" w:hAnsiTheme="minorHAnsi" w:cstheme="minorHAnsi"/>
        </w:rPr>
        <w:t>škod</w:t>
      </w:r>
      <w:r w:rsidR="00032FE3" w:rsidRPr="00B61DA8">
        <w:rPr>
          <w:rFonts w:asciiTheme="minorHAnsi" w:hAnsiTheme="minorHAnsi" w:cstheme="minorHAnsi"/>
        </w:rPr>
        <w:t>o</w:t>
      </w:r>
      <w:r w:rsidRPr="00B61DA8">
        <w:rPr>
          <w:rFonts w:asciiTheme="minorHAnsi" w:hAnsiTheme="minorHAnsi" w:cstheme="minorHAnsi"/>
        </w:rPr>
        <w:t xml:space="preserve"> na stvareh, če je vzrok škode bodisi v delu na njih bodisi v delu z njimi (predmet ali sredstvo obdelave, predelave, preizkušanja ipd.)</w:t>
      </w:r>
      <w:r w:rsidR="00932128" w:rsidRPr="00B61DA8">
        <w:rPr>
          <w:rFonts w:asciiTheme="minorHAnsi" w:hAnsiTheme="minorHAnsi" w:cstheme="minorHAnsi"/>
        </w:rPr>
        <w:t xml:space="preserve"> in ekološko škodo.</w:t>
      </w:r>
      <w:r w:rsidRPr="00B61DA8">
        <w:rPr>
          <w:rFonts w:asciiTheme="minorHAnsi" w:hAnsiTheme="minorHAnsi" w:cstheme="minorHAnsi"/>
        </w:rPr>
        <w:t xml:space="preserve"> </w:t>
      </w:r>
      <w:r w:rsidR="00032FE3" w:rsidRPr="00B61DA8">
        <w:rPr>
          <w:rFonts w:asciiTheme="minorHAnsi" w:hAnsiTheme="minorHAnsi" w:cstheme="minorHAnsi"/>
        </w:rPr>
        <w:t xml:space="preserve">Zavarovanje odgovornosti mora biti sklenjeno </w:t>
      </w:r>
      <w:r w:rsidRPr="00B61DA8">
        <w:rPr>
          <w:rFonts w:asciiTheme="minorHAnsi" w:hAnsiTheme="minorHAnsi" w:cstheme="minorHAnsi"/>
        </w:rPr>
        <w:t xml:space="preserve">z enotno zavarovalno vsoto najmanj </w:t>
      </w:r>
      <w:r w:rsidR="009D7460" w:rsidRPr="00B61DA8">
        <w:rPr>
          <w:rFonts w:asciiTheme="minorHAnsi" w:hAnsiTheme="minorHAnsi" w:cstheme="minorHAnsi"/>
        </w:rPr>
        <w:t>1 mio</w:t>
      </w:r>
      <w:r w:rsidRPr="00B61DA8">
        <w:rPr>
          <w:rFonts w:asciiTheme="minorHAnsi" w:hAnsiTheme="minorHAnsi" w:cstheme="minorHAnsi"/>
        </w:rPr>
        <w:t xml:space="preserve"> EUR po škodnem dogodku</w:t>
      </w:r>
      <w:r w:rsidR="009D7460" w:rsidRPr="00B61DA8">
        <w:rPr>
          <w:rFonts w:asciiTheme="minorHAnsi" w:hAnsiTheme="minorHAnsi" w:cstheme="minorHAnsi"/>
        </w:rPr>
        <w:t xml:space="preserve"> (z dovoljenim podlimitom </w:t>
      </w:r>
      <w:r w:rsidR="00932128" w:rsidRPr="00B61DA8">
        <w:rPr>
          <w:rFonts w:asciiTheme="minorHAnsi" w:hAnsiTheme="minorHAnsi" w:cstheme="minorHAnsi"/>
        </w:rPr>
        <w:t>v višini najmanj 250.000 EUR za navedene razširitve zavarovalnega kritja po tem odstavku</w:t>
      </w:r>
      <w:r w:rsidR="009D7460" w:rsidRPr="00B61DA8">
        <w:rPr>
          <w:rFonts w:asciiTheme="minorHAnsi" w:hAnsiTheme="minorHAnsi" w:cstheme="minorHAnsi"/>
        </w:rPr>
        <w:t>)</w:t>
      </w:r>
      <w:r w:rsidR="00032FE3" w:rsidRPr="00B61DA8">
        <w:rPr>
          <w:rFonts w:asciiTheme="minorHAnsi" w:hAnsiTheme="minorHAnsi" w:cstheme="minorHAnsi"/>
        </w:rPr>
        <w:t>. Izvajalec lahko sklene zavarovanje odgovornosti</w:t>
      </w:r>
      <w:r w:rsidRPr="00B61DA8">
        <w:rPr>
          <w:rFonts w:asciiTheme="minorHAnsi" w:hAnsiTheme="minorHAnsi" w:cstheme="minorHAnsi"/>
        </w:rPr>
        <w:t xml:space="preserve"> z odbitno franšizo (</w:t>
      </w:r>
      <w:proofErr w:type="spellStart"/>
      <w:r w:rsidRPr="00B61DA8">
        <w:rPr>
          <w:rFonts w:asciiTheme="minorHAnsi" w:hAnsiTheme="minorHAnsi" w:cstheme="minorHAnsi"/>
        </w:rPr>
        <w:t>samoudeležbe</w:t>
      </w:r>
      <w:proofErr w:type="spellEnd"/>
      <w:r w:rsidRPr="00B61DA8">
        <w:rPr>
          <w:rFonts w:asciiTheme="minorHAnsi" w:hAnsiTheme="minorHAnsi" w:cstheme="minorHAnsi"/>
        </w:rPr>
        <w:t xml:space="preserve">) največ do </w:t>
      </w:r>
      <w:r w:rsidR="00932128" w:rsidRPr="00B61DA8">
        <w:rPr>
          <w:rFonts w:asciiTheme="minorHAnsi" w:hAnsiTheme="minorHAnsi" w:cstheme="minorHAnsi"/>
        </w:rPr>
        <w:t>20</w:t>
      </w:r>
      <w:r w:rsidRPr="00B61DA8">
        <w:rPr>
          <w:rFonts w:asciiTheme="minorHAnsi" w:hAnsiTheme="minorHAnsi" w:cstheme="minorHAnsi"/>
        </w:rPr>
        <w:t>.000 EUR</w:t>
      </w:r>
      <w:r w:rsidR="00032FE3" w:rsidRPr="00B61DA8">
        <w:rPr>
          <w:rFonts w:asciiTheme="minorHAnsi" w:hAnsiTheme="minorHAnsi" w:cstheme="minorHAnsi"/>
        </w:rPr>
        <w:t xml:space="preserve"> po posameznem dogodku</w:t>
      </w:r>
      <w:r w:rsidRPr="00B61DA8">
        <w:rPr>
          <w:rFonts w:asciiTheme="minorHAnsi" w:hAnsiTheme="minorHAnsi" w:cstheme="minorHAnsi"/>
        </w:rPr>
        <w:t xml:space="preserve"> in dovoljenim letnim agregatom v višini zavarovalne vsote</w:t>
      </w:r>
      <w:r w:rsidR="00932128" w:rsidRPr="00B61DA8">
        <w:rPr>
          <w:rFonts w:asciiTheme="minorHAnsi" w:hAnsiTheme="minorHAnsi" w:cstheme="minorHAnsi"/>
        </w:rPr>
        <w:t>, razen če se pogodbeni stranki dogovorita drugače</w:t>
      </w:r>
      <w:r w:rsidRPr="00B61DA8">
        <w:rPr>
          <w:rFonts w:asciiTheme="minorHAnsi" w:hAnsiTheme="minorHAnsi" w:cstheme="minorHAnsi"/>
        </w:rPr>
        <w:t xml:space="preserve">. </w:t>
      </w:r>
      <w:r w:rsidR="00932128" w:rsidRPr="00B61DA8">
        <w:rPr>
          <w:rFonts w:asciiTheme="minorHAnsi" w:hAnsiTheme="minorHAnsi" w:cstheme="minorHAnsi"/>
        </w:rPr>
        <w:t xml:space="preserve">V primeru, da je dogovorjen </w:t>
      </w:r>
      <w:proofErr w:type="spellStart"/>
      <w:r w:rsidR="00932128" w:rsidRPr="00B61DA8">
        <w:rPr>
          <w:rFonts w:asciiTheme="minorHAnsi" w:hAnsiTheme="minorHAnsi" w:cstheme="minorHAnsi"/>
        </w:rPr>
        <w:t>samopridržaj</w:t>
      </w:r>
      <w:proofErr w:type="spellEnd"/>
      <w:r w:rsidR="00932128" w:rsidRPr="00B61DA8">
        <w:rPr>
          <w:rFonts w:asciiTheme="minorHAnsi" w:hAnsiTheme="minorHAnsi" w:cstheme="minorHAnsi"/>
        </w:rPr>
        <w:t xml:space="preserve">, krije izvajalec škodo do dogovorjenega </w:t>
      </w:r>
      <w:proofErr w:type="spellStart"/>
      <w:r w:rsidR="00932128" w:rsidRPr="00B61DA8">
        <w:rPr>
          <w:rFonts w:asciiTheme="minorHAnsi" w:hAnsiTheme="minorHAnsi" w:cstheme="minorHAnsi"/>
        </w:rPr>
        <w:t>samopridržaja</w:t>
      </w:r>
      <w:proofErr w:type="spellEnd"/>
      <w:r w:rsidR="00932128" w:rsidRPr="00B61DA8">
        <w:rPr>
          <w:rFonts w:asciiTheme="minorHAnsi" w:hAnsiTheme="minorHAnsi" w:cstheme="minorHAnsi"/>
        </w:rPr>
        <w:t xml:space="preserve">. </w:t>
      </w:r>
      <w:r w:rsidRPr="00B61DA8">
        <w:rPr>
          <w:rFonts w:asciiTheme="minorHAnsi" w:hAnsiTheme="minorHAnsi" w:cstheme="minorHAnsi"/>
        </w:rPr>
        <w:t>V primeru zmanjšanja letnega agregata za več kot 25 % mora izvajalec, predložiti dokazila o sklenjenem dodatnem zavarovanju v višini dovoljenega letnega agregata.</w:t>
      </w:r>
    </w:p>
    <w:p w14:paraId="35DAA330" w14:textId="77777777" w:rsidR="00BE15A6" w:rsidRPr="00B61DA8" w:rsidRDefault="00BE15A6" w:rsidP="00BE15A6">
      <w:pPr>
        <w:rPr>
          <w:rFonts w:asciiTheme="minorHAnsi" w:hAnsiTheme="minorHAnsi" w:cstheme="minorHAnsi"/>
        </w:rPr>
      </w:pPr>
    </w:p>
    <w:p w14:paraId="1FB32F3F" w14:textId="0316B48F" w:rsidR="00BE15A6" w:rsidRPr="00B61DA8" w:rsidRDefault="00BE15A6" w:rsidP="00BE15A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se zavezuje, da bo za svoje stvari poskrbel, poleg zavarovanja splošne odgovornosti iz </w:t>
      </w:r>
      <w:r w:rsidR="00692051" w:rsidRPr="00B61DA8">
        <w:rPr>
          <w:rFonts w:asciiTheme="minorHAnsi" w:hAnsiTheme="minorHAnsi" w:cstheme="minorHAnsi"/>
        </w:rPr>
        <w:t xml:space="preserve">njegove </w:t>
      </w:r>
      <w:r w:rsidRPr="00B61DA8">
        <w:rPr>
          <w:rFonts w:asciiTheme="minorHAnsi" w:hAnsiTheme="minorHAnsi" w:cstheme="minorHAnsi"/>
        </w:rPr>
        <w:t>dejavnosti, še za običajno zavarovanje oseb, premoženja in premoženjskih interesov</w:t>
      </w:r>
      <w:r w:rsidR="002353D6" w:rsidRPr="00B61DA8">
        <w:rPr>
          <w:rFonts w:asciiTheme="minorHAnsi" w:hAnsiTheme="minorHAnsi" w:cstheme="minorHAnsi"/>
        </w:rPr>
        <w:t xml:space="preserve"> (npr. zavarovanje delodajalčeve odgovornosti)</w:t>
      </w:r>
      <w:r w:rsidRPr="00B61DA8">
        <w:rPr>
          <w:rFonts w:asciiTheme="minorHAnsi" w:hAnsiTheme="minorHAnsi" w:cstheme="minorHAnsi"/>
        </w:rPr>
        <w:t xml:space="preserve"> v skladu s politiko upravljanja tveganj izvajalca.</w:t>
      </w:r>
    </w:p>
    <w:p w14:paraId="1A4C6B3F" w14:textId="77777777" w:rsidR="00692051" w:rsidRPr="00B61DA8" w:rsidRDefault="00692051" w:rsidP="00BE15A6">
      <w:pPr>
        <w:rPr>
          <w:rFonts w:asciiTheme="minorHAnsi" w:hAnsiTheme="minorHAnsi" w:cstheme="minorHAnsi"/>
        </w:rPr>
      </w:pPr>
    </w:p>
    <w:p w14:paraId="1425313C" w14:textId="48C32153" w:rsidR="00692051" w:rsidRPr="00B61DA8" w:rsidRDefault="00692051" w:rsidP="00BE15A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se zavezuje, da bo pri zavarovalnici pri kateri je sklenjeno zavarovanje skladišča in/ali blaga na konsignaciji oziroma blago last drugih zahteval odstop od regresnega zahtevka napram naročniku. Obveznost velja v primeru, da je zavarovanja sklenil izvajalec in za blago, ki se nahaja v istem prostoru kot blago naročnika. </w:t>
      </w:r>
    </w:p>
    <w:p w14:paraId="55FC5853" w14:textId="77777777" w:rsidR="00357676" w:rsidRPr="00B61DA8" w:rsidRDefault="00357676" w:rsidP="004862F4">
      <w:pPr>
        <w:rPr>
          <w:rFonts w:asciiTheme="minorHAnsi" w:hAnsiTheme="minorHAnsi" w:cstheme="minorHAnsi"/>
          <w:highlight w:val="cyan"/>
        </w:rPr>
      </w:pPr>
    </w:p>
    <w:p w14:paraId="31AC47A1" w14:textId="2FCBFDAD" w:rsidR="002353D6" w:rsidRPr="00B61DA8" w:rsidRDefault="002353D6" w:rsidP="002353D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je dolžan najkasneje v 15 delovnih dneh po podpisu pogodbe in tudi po vsakokratnem pozivu naročnika predložiti dokazilo o sklenitvi zahtevanih zgoraj navedenih zavarovanj</w:t>
      </w:r>
      <w:r w:rsidR="00032FE3" w:rsidRPr="00B61DA8">
        <w:rPr>
          <w:rFonts w:asciiTheme="minorHAnsi" w:hAnsiTheme="minorHAnsi" w:cstheme="minorHAnsi"/>
        </w:rPr>
        <w:t xml:space="preserve"> (npr.: potrdilo o zavarovalnem kritju ali kopijo zavarovalne dokumentacije)</w:t>
      </w:r>
      <w:r w:rsidRPr="00B61DA8">
        <w:rPr>
          <w:rFonts w:asciiTheme="minorHAnsi" w:hAnsiTheme="minorHAnsi" w:cstheme="minorHAnsi"/>
        </w:rPr>
        <w:t xml:space="preserve">. </w:t>
      </w:r>
      <w:r w:rsidR="00032FE3" w:rsidRPr="00B61DA8">
        <w:rPr>
          <w:rFonts w:asciiTheme="minorHAnsi" w:hAnsiTheme="minorHAnsi" w:cstheme="minorHAnsi"/>
        </w:rPr>
        <w:t xml:space="preserve">V kolikor pride do odkupa regresnega zahtevka s strani naročnika je izvajalec dolžan predložiti </w:t>
      </w:r>
      <w:r w:rsidRPr="00B61DA8">
        <w:rPr>
          <w:rFonts w:asciiTheme="minorHAnsi" w:hAnsiTheme="minorHAnsi" w:cstheme="minorHAnsi"/>
        </w:rPr>
        <w:t xml:space="preserve"> pisno nepreklicno izjavo zavarovalnice glede odstopa od regresnega zahtevka vsakokrat pred pretekom predhodnega, in sicer najkasneje 15 dni pred potekom predhodnega.</w:t>
      </w:r>
    </w:p>
    <w:p w14:paraId="30273DD5" w14:textId="77777777" w:rsidR="002353D6" w:rsidRPr="00B61DA8" w:rsidRDefault="002353D6" w:rsidP="002353D6">
      <w:pPr>
        <w:rPr>
          <w:rFonts w:asciiTheme="minorHAnsi" w:hAnsiTheme="minorHAnsi" w:cstheme="minorHAnsi"/>
        </w:rPr>
      </w:pPr>
    </w:p>
    <w:p w14:paraId="2E214AEF" w14:textId="2506EF03" w:rsidR="002353D6" w:rsidRPr="00B61DA8" w:rsidRDefault="002353D6" w:rsidP="002353D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Izvajalec </w:t>
      </w:r>
      <w:r w:rsidR="00032FE3" w:rsidRPr="00B61DA8">
        <w:rPr>
          <w:rFonts w:asciiTheme="minorHAnsi" w:hAnsiTheme="minorHAnsi" w:cstheme="minorHAnsi"/>
        </w:rPr>
        <w:t xml:space="preserve">se zavezuje, da bo imel sklenjeno tudi </w:t>
      </w:r>
      <w:r w:rsidRPr="00B61DA8">
        <w:rPr>
          <w:rFonts w:asciiTheme="minorHAnsi" w:hAnsiTheme="minorHAnsi" w:cstheme="minorHAnsi"/>
        </w:rPr>
        <w:t xml:space="preserve">zavarovanje </w:t>
      </w:r>
      <w:r w:rsidR="00032FE3" w:rsidRPr="00B61DA8">
        <w:rPr>
          <w:rFonts w:asciiTheme="minorHAnsi" w:hAnsiTheme="minorHAnsi" w:cstheme="minorHAnsi"/>
        </w:rPr>
        <w:t>(</w:t>
      </w:r>
      <w:r w:rsidRPr="00B61DA8">
        <w:rPr>
          <w:rFonts w:asciiTheme="minorHAnsi" w:hAnsiTheme="minorHAnsi" w:cstheme="minorHAnsi"/>
        </w:rPr>
        <w:t>avtomobilske</w:t>
      </w:r>
      <w:r w:rsidR="00032FE3" w:rsidRPr="00B61DA8">
        <w:rPr>
          <w:rFonts w:asciiTheme="minorHAnsi" w:hAnsiTheme="minorHAnsi" w:cstheme="minorHAnsi"/>
        </w:rPr>
        <w:t>)</w:t>
      </w:r>
      <w:r w:rsidRPr="00B61DA8">
        <w:rPr>
          <w:rFonts w:asciiTheme="minorHAnsi" w:hAnsiTheme="minorHAnsi" w:cstheme="minorHAnsi"/>
        </w:rPr>
        <w:t xml:space="preserve"> odgovornosti za vsa motorna vozila in priključna vozila (vključno samohodne/samovozne delovne stroje), ki </w:t>
      </w:r>
      <w:r w:rsidR="00032FE3" w:rsidRPr="00B61DA8">
        <w:rPr>
          <w:rFonts w:asciiTheme="minorHAnsi" w:hAnsiTheme="minorHAnsi" w:cstheme="minorHAnsi"/>
        </w:rPr>
        <w:t>bodo kakorkoli sodelovala pri izvajanju storitev iz 12. člena te pogodbe</w:t>
      </w:r>
      <w:r w:rsidRPr="00B61DA8">
        <w:rPr>
          <w:rFonts w:asciiTheme="minorHAnsi" w:hAnsiTheme="minorHAnsi" w:cstheme="minorHAnsi"/>
        </w:rPr>
        <w:t>, najmanj v višini</w:t>
      </w:r>
      <w:r w:rsidR="00032FE3" w:rsidRPr="00B61DA8">
        <w:rPr>
          <w:rFonts w:asciiTheme="minorHAnsi" w:hAnsiTheme="minorHAnsi" w:cstheme="minorHAnsi"/>
        </w:rPr>
        <w:t xml:space="preserve"> zav</w:t>
      </w:r>
      <w:r w:rsidRPr="00B61DA8">
        <w:rPr>
          <w:rFonts w:asciiTheme="minorHAnsi" w:hAnsiTheme="minorHAnsi" w:cstheme="minorHAnsi"/>
        </w:rPr>
        <w:t>arovalne vsote, ki jo določa veljavni zakon o obveznih zavarovanjih v prometu.</w:t>
      </w:r>
    </w:p>
    <w:p w14:paraId="4E4482C6" w14:textId="77777777" w:rsidR="002353D6" w:rsidRPr="00B61DA8" w:rsidRDefault="002353D6" w:rsidP="002353D6">
      <w:pPr>
        <w:rPr>
          <w:rFonts w:asciiTheme="minorHAnsi" w:hAnsiTheme="minorHAnsi" w:cstheme="minorHAnsi"/>
        </w:rPr>
      </w:pPr>
    </w:p>
    <w:p w14:paraId="3559B880" w14:textId="38EB229F" w:rsidR="002353D6" w:rsidRPr="00B61DA8" w:rsidRDefault="002353D6" w:rsidP="002353D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Prav tako mora imeti izvajalec ves čas trajanja te pogodbe sklenjena tudi zavarovanja v skladu z veljavnimi zakonskimi predpisi</w:t>
      </w:r>
      <w:r w:rsidR="00032FE3" w:rsidRPr="00B61DA8">
        <w:rPr>
          <w:rFonts w:asciiTheme="minorHAnsi" w:hAnsiTheme="minorHAnsi" w:cstheme="minorHAnsi"/>
        </w:rPr>
        <w:t xml:space="preserve"> (vključno z veljavnim Zakonom o varstvu okolja</w:t>
      </w:r>
      <w:r w:rsidR="009D7460" w:rsidRPr="00B61DA8">
        <w:rPr>
          <w:rFonts w:asciiTheme="minorHAnsi" w:hAnsiTheme="minorHAnsi" w:cstheme="minorHAnsi"/>
        </w:rPr>
        <w:t xml:space="preserve"> </w:t>
      </w:r>
      <w:r w:rsidR="00932128" w:rsidRPr="00B61DA8">
        <w:rPr>
          <w:rFonts w:asciiTheme="minorHAnsi" w:hAnsiTheme="minorHAnsi" w:cstheme="minorHAnsi"/>
        </w:rPr>
        <w:t>(</w:t>
      </w:r>
      <w:r w:rsidR="009D7460" w:rsidRPr="00B61DA8">
        <w:rPr>
          <w:rFonts w:asciiTheme="minorHAnsi" w:hAnsiTheme="minorHAnsi" w:cstheme="minorHAnsi"/>
        </w:rPr>
        <w:t>ZVO-2</w:t>
      </w:r>
      <w:r w:rsidR="00932128" w:rsidRPr="00B61DA8">
        <w:rPr>
          <w:rFonts w:asciiTheme="minorHAnsi" w:hAnsiTheme="minorHAnsi" w:cstheme="minorHAnsi"/>
        </w:rPr>
        <w:t>)</w:t>
      </w:r>
      <w:r w:rsidR="009D7460" w:rsidRPr="00B61DA8">
        <w:rPr>
          <w:rFonts w:asciiTheme="minorHAnsi" w:hAnsiTheme="minorHAnsi" w:cstheme="minorHAnsi"/>
        </w:rPr>
        <w:t>, pri čemer mora znašati višina zavarovalne vsote za zavarovanje, določene z ZVO-2, najmanj 250.000 EUR, ne glede na drugačna določila ZVO-2</w:t>
      </w:r>
      <w:r w:rsidR="00032FE3" w:rsidRPr="00B61DA8">
        <w:rPr>
          <w:rFonts w:asciiTheme="minorHAnsi" w:hAnsiTheme="minorHAnsi" w:cstheme="minorHAnsi"/>
        </w:rPr>
        <w:t>)</w:t>
      </w:r>
      <w:r w:rsidRPr="00B61DA8">
        <w:rPr>
          <w:rFonts w:asciiTheme="minorHAnsi" w:hAnsiTheme="minorHAnsi" w:cstheme="minorHAnsi"/>
        </w:rPr>
        <w:t>.</w:t>
      </w:r>
    </w:p>
    <w:p w14:paraId="4E07E6C8" w14:textId="77777777" w:rsidR="002353D6" w:rsidRPr="00B61DA8" w:rsidRDefault="002353D6" w:rsidP="002353D6">
      <w:pPr>
        <w:rPr>
          <w:rFonts w:asciiTheme="minorHAnsi" w:hAnsiTheme="minorHAnsi" w:cstheme="minorHAnsi"/>
        </w:rPr>
      </w:pPr>
    </w:p>
    <w:p w14:paraId="202D7028" w14:textId="77777777" w:rsidR="002353D6" w:rsidRPr="00B61DA8" w:rsidRDefault="002353D6" w:rsidP="002353D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Naročnik si pridržuje pravico zahtevati od izvajalca dodatna zavarovanja v primeru, da bi nastopila druga zavarovalna tveganja, ki jih ob podpisu pogodbe zaradi kakršnihkoli razlogov ni bilo mogoče predvideti.</w:t>
      </w:r>
    </w:p>
    <w:p w14:paraId="2867BAA6" w14:textId="77777777" w:rsidR="002353D6" w:rsidRPr="00B61DA8" w:rsidRDefault="002353D6" w:rsidP="004862F4">
      <w:pPr>
        <w:rPr>
          <w:rFonts w:asciiTheme="minorHAnsi" w:hAnsiTheme="minorHAnsi" w:cstheme="minorHAnsi"/>
        </w:rPr>
      </w:pPr>
    </w:p>
    <w:p w14:paraId="23924A1B" w14:textId="4CD557A5" w:rsidR="004862F4" w:rsidRPr="00B61DA8" w:rsidRDefault="004862F4" w:rsidP="004862F4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Zavod se zavezuje skleniti, v skladu s svojimi standardi, zavarovanje svojega premoženja. </w:t>
      </w:r>
      <w:r w:rsidR="00C3214B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pa se zavezuje skleniti, v skladu s svojimi standardi, zavarovanje svojega premoženja in premoženjskih interesov, ki vključuje minimalno splošno odgovornost za civilno pravne odškodninske zahtevke z vključitvijo zavarovalnega kritja za zahtevke zaradi škode na tujem premoženju oz. premoženju Zavoda.</w:t>
      </w:r>
      <w:r w:rsidR="0053248A" w:rsidRPr="00B61DA8">
        <w:rPr>
          <w:rFonts w:asciiTheme="minorHAnsi" w:hAnsiTheme="minorHAnsi" w:cstheme="minorHAnsi"/>
        </w:rPr>
        <w:t xml:space="preserve"> </w:t>
      </w:r>
    </w:p>
    <w:p w14:paraId="3E31A94D" w14:textId="77777777" w:rsidR="004862F4" w:rsidRPr="00B61DA8" w:rsidRDefault="004862F4" w:rsidP="004862F4">
      <w:pPr>
        <w:rPr>
          <w:rFonts w:asciiTheme="minorHAnsi" w:hAnsiTheme="minorHAnsi" w:cstheme="minorHAnsi"/>
        </w:rPr>
      </w:pPr>
    </w:p>
    <w:p w14:paraId="7D9DF163" w14:textId="48DF7AF3" w:rsidR="00BE15A6" w:rsidRPr="00B61DA8" w:rsidRDefault="00BE15A6" w:rsidP="00BE15A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Naročnik ima pravico kadarkoli zahtevati od </w:t>
      </w:r>
      <w:r w:rsidR="007E1BD6" w:rsidRPr="00B61DA8">
        <w:rPr>
          <w:rFonts w:asciiTheme="minorHAnsi" w:hAnsiTheme="minorHAnsi" w:cstheme="minorHAnsi"/>
        </w:rPr>
        <w:t>izvajalca</w:t>
      </w:r>
      <w:r w:rsidRPr="00B61DA8">
        <w:rPr>
          <w:rFonts w:asciiTheme="minorHAnsi" w:hAnsiTheme="minorHAnsi" w:cstheme="minorHAnsi"/>
        </w:rPr>
        <w:t xml:space="preserve"> dokazila o sklenjenem zahtevanem zavarovanju odgovornosti, kot tudi zaht</w:t>
      </w:r>
      <w:r w:rsidR="002D291C">
        <w:rPr>
          <w:rFonts w:asciiTheme="minorHAnsi" w:hAnsiTheme="minorHAnsi" w:cstheme="minorHAnsi"/>
        </w:rPr>
        <w:t>0</w:t>
      </w:r>
      <w:r w:rsidRPr="00B61DA8">
        <w:rPr>
          <w:rFonts w:asciiTheme="minorHAnsi" w:hAnsiTheme="minorHAnsi" w:cstheme="minorHAnsi"/>
        </w:rPr>
        <w:t xml:space="preserve">evati, da </w:t>
      </w:r>
      <w:r w:rsidR="007E1BD6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, iz razlogov, ki izvirajo iz njegove dejavnosti sklene specifično dodatno zavarovanje. V primeru, da izvajalec v roku 15 (petnajstih) dni od prejema zahtevka naročniku ne posreduje dokazil o sklenjenem </w:t>
      </w:r>
      <w:r w:rsidRPr="00B61DA8">
        <w:rPr>
          <w:rFonts w:asciiTheme="minorHAnsi" w:hAnsiTheme="minorHAnsi" w:cstheme="minorHAnsi"/>
        </w:rPr>
        <w:lastRenderedPageBreak/>
        <w:t>zavarovanju iz tega odstavka, lahko naročnik brez obrazložitve izvajalcu unovči finančno zavarovanje.</w:t>
      </w:r>
    </w:p>
    <w:p w14:paraId="277B2F68" w14:textId="05FEDCFB" w:rsidR="00FB3076" w:rsidRPr="00B61DA8" w:rsidRDefault="00FB3076" w:rsidP="00FB3076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3" w:name="_Toc142556456"/>
      <w:r w:rsidRPr="00B61DA8">
        <w:rPr>
          <w:rFonts w:asciiTheme="minorHAnsi" w:hAnsiTheme="minorHAnsi" w:cstheme="minorHAnsi"/>
          <w:sz w:val="22"/>
          <w:szCs w:val="22"/>
        </w:rPr>
        <w:t>POGODBENA KAZEN</w:t>
      </w:r>
      <w:bookmarkEnd w:id="23"/>
    </w:p>
    <w:p w14:paraId="58C7EA43" w14:textId="77777777" w:rsidR="0083633A" w:rsidRPr="00B61DA8" w:rsidRDefault="0083633A" w:rsidP="0083633A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2CABA5B5" w14:textId="3D036201" w:rsidR="007A59F0" w:rsidRPr="00B61DA8" w:rsidRDefault="007A59F0" w:rsidP="007A59F0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V kolikor izvajalec zamudi dogovorjeni rok za prevzem blaga v skladišču, lahko naročnik od izvajalca zahteva plačilo pogodbene kazni, ki je odvisna od trajanja zamude, in sicer za vsak koledarski dan zamude pogodbeno kazen v višini 0,5% (pet desetin odstotka), vendar skupno največ v višini 10% (desetih odstotkov) letne pogodbene vrednosti z DDV.</w:t>
      </w:r>
    </w:p>
    <w:p w14:paraId="59D9B1C7" w14:textId="77777777" w:rsidR="0083633A" w:rsidRPr="00B61DA8" w:rsidRDefault="0083633A" w:rsidP="0083633A">
      <w:pPr>
        <w:rPr>
          <w:rFonts w:asciiTheme="minorHAnsi" w:hAnsiTheme="minorHAnsi" w:cstheme="minorHAnsi"/>
        </w:rPr>
      </w:pPr>
    </w:p>
    <w:p w14:paraId="3EF4F9DC" w14:textId="66DA84C5" w:rsidR="00FB3076" w:rsidRPr="00B61DA8" w:rsidRDefault="00FB3076" w:rsidP="00FB307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Če bo škoda, ki jo bo zaradi zamude utrpel </w:t>
      </w:r>
      <w:r w:rsidR="004A7DB8" w:rsidRPr="00B61DA8">
        <w:rPr>
          <w:rFonts w:asciiTheme="minorHAnsi" w:hAnsiTheme="minorHAnsi" w:cstheme="minorHAnsi"/>
        </w:rPr>
        <w:t xml:space="preserve">naročnik </w:t>
      </w:r>
      <w:r w:rsidRPr="00B61DA8">
        <w:rPr>
          <w:rFonts w:asciiTheme="minorHAnsi" w:hAnsiTheme="minorHAnsi" w:cstheme="minorHAnsi"/>
        </w:rPr>
        <w:t>večja od pogodbene kazni, ima le-ta pravico zahtevati tudi razliko do polne odškodnine.</w:t>
      </w:r>
    </w:p>
    <w:p w14:paraId="20305B39" w14:textId="77777777" w:rsidR="006F3C53" w:rsidRPr="00B61DA8" w:rsidRDefault="006F3C53" w:rsidP="006F3C53">
      <w:pPr>
        <w:rPr>
          <w:rFonts w:asciiTheme="minorHAnsi" w:hAnsiTheme="minorHAnsi" w:cstheme="minorHAnsi"/>
        </w:rPr>
      </w:pPr>
    </w:p>
    <w:p w14:paraId="5A68C858" w14:textId="787C20BA" w:rsidR="00FB3076" w:rsidRPr="00B61DA8" w:rsidRDefault="00FB3076" w:rsidP="00FB307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Če </w:t>
      </w:r>
      <w:r w:rsidR="004A7DB8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zamudi z izpolnitvijo, ima </w:t>
      </w:r>
      <w:r w:rsidR="004A7DB8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pravico zahtevati tako izpolnitev obveznosti kot pogodbeno kazen. </w:t>
      </w:r>
    </w:p>
    <w:p w14:paraId="5058ECCD" w14:textId="77777777" w:rsidR="00B45335" w:rsidRPr="00B61DA8" w:rsidRDefault="00B45335" w:rsidP="00FB3076">
      <w:pPr>
        <w:rPr>
          <w:rFonts w:asciiTheme="minorHAnsi" w:hAnsiTheme="minorHAnsi" w:cstheme="minorHAnsi"/>
        </w:rPr>
      </w:pPr>
    </w:p>
    <w:p w14:paraId="641D1EC1" w14:textId="15F41867" w:rsidR="00FB3076" w:rsidRPr="00B61DA8" w:rsidRDefault="00FB3076" w:rsidP="00FB3076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Pravica zaračunati pogodbeno kazen za zamudo ni pogojena z nastankom škode </w:t>
      </w:r>
      <w:r w:rsidR="004A7DB8" w:rsidRPr="00B61DA8">
        <w:rPr>
          <w:rFonts w:asciiTheme="minorHAnsi" w:hAnsiTheme="minorHAnsi" w:cstheme="minorHAnsi"/>
        </w:rPr>
        <w:t>naročniku</w:t>
      </w:r>
      <w:r w:rsidRPr="00B61DA8">
        <w:rPr>
          <w:rFonts w:asciiTheme="minorHAnsi" w:hAnsiTheme="minorHAnsi" w:cstheme="minorHAnsi"/>
        </w:rPr>
        <w:t xml:space="preserve">. </w:t>
      </w:r>
    </w:p>
    <w:p w14:paraId="4C31B206" w14:textId="77777777" w:rsidR="00FB3076" w:rsidRPr="00B61DA8" w:rsidRDefault="00FB3076" w:rsidP="00FB3076">
      <w:pPr>
        <w:rPr>
          <w:rFonts w:asciiTheme="minorHAnsi" w:hAnsiTheme="minorHAnsi" w:cstheme="minorHAnsi"/>
        </w:rPr>
      </w:pPr>
    </w:p>
    <w:p w14:paraId="364A8B5E" w14:textId="77777777" w:rsidR="0021770C" w:rsidRPr="00B61DA8" w:rsidRDefault="0021770C" w:rsidP="0021770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je dolžan pogodbeno kazen zaradi zamude plačati v roku osmih (8) dni od prejema zahtevka (računa) naročnika. Naročnik si pridržuje pravico pobotati pogodbeno kazen z zneski odprtih terjatev izvajalca do naročnika.</w:t>
      </w:r>
    </w:p>
    <w:p w14:paraId="105F8739" w14:textId="77777777" w:rsidR="004A7DB8" w:rsidRPr="00B61DA8" w:rsidRDefault="004A7DB8" w:rsidP="003F41E5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4" w:name="_Toc142556457"/>
      <w:r w:rsidRPr="00B61DA8">
        <w:rPr>
          <w:rFonts w:asciiTheme="minorHAnsi" w:hAnsiTheme="minorHAnsi" w:cstheme="minorHAnsi"/>
          <w:sz w:val="22"/>
          <w:szCs w:val="22"/>
        </w:rPr>
        <w:t>POVRNITEV ŠKODE</w:t>
      </w:r>
      <w:bookmarkEnd w:id="24"/>
    </w:p>
    <w:p w14:paraId="34FBB29E" w14:textId="77777777" w:rsidR="004A7DB8" w:rsidRPr="00B61DA8" w:rsidRDefault="004A7DB8" w:rsidP="004A7DB8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2F5B7C76" w14:textId="1E823C22" w:rsidR="0021770C" w:rsidRPr="00B61DA8" w:rsidRDefault="0021770C" w:rsidP="0021770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primeru, če bi naročniku nastala zaradi neizpolnjevanja obveznosti izvajalca, ki so dogovorjene s to pogodbo, škoda, bo naročnik povrnitev škode uveljavljal po splošnih načelih odškodninske odgovornosti, neodvisno od uveljavljanja pogodbene kazni ali unovčitve finančnega zavarovanja. </w:t>
      </w:r>
    </w:p>
    <w:p w14:paraId="1A18093F" w14:textId="77777777" w:rsidR="004A7DB8" w:rsidRPr="00B61DA8" w:rsidRDefault="004A7DB8" w:rsidP="004A7DB8">
      <w:pPr>
        <w:rPr>
          <w:rFonts w:asciiTheme="minorHAnsi" w:hAnsiTheme="minorHAnsi" w:cstheme="minorHAnsi"/>
        </w:rPr>
      </w:pPr>
    </w:p>
    <w:p w14:paraId="6EEBDCEC" w14:textId="6747DE99" w:rsidR="0021770C" w:rsidRPr="00B61DA8" w:rsidRDefault="0021770C" w:rsidP="0021770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Škodo naročnik in izvajalec pobotata pri plačilu. V kolikor navedeno ni mogoče mora izvajalec plačati odškodnino v roku osmih (8) dni od prejema računa za odškodnino.</w:t>
      </w:r>
    </w:p>
    <w:p w14:paraId="2D63CD92" w14:textId="77777777" w:rsidR="004A7DB8" w:rsidRPr="00B61DA8" w:rsidRDefault="004A7DB8" w:rsidP="004A7DB8">
      <w:pPr>
        <w:rPr>
          <w:rFonts w:asciiTheme="minorHAnsi" w:hAnsiTheme="minorHAnsi" w:cstheme="minorHAnsi"/>
        </w:rPr>
      </w:pPr>
    </w:p>
    <w:p w14:paraId="68D22FE8" w14:textId="697D1CCE" w:rsidR="004A7DB8" w:rsidRPr="00B61DA8" w:rsidRDefault="004A7DB8" w:rsidP="004A7DB8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Prav tako si naročnik v primeru, ko odstopi od pogodbe, iz razlogov, ki so na strani izvajalca pridržuje pravico, da na stroške izvajalca kupi istovrstno blago enakih količin na osnovi </w:t>
      </w:r>
      <w:r w:rsidR="00936674" w:rsidRPr="00B61DA8">
        <w:rPr>
          <w:rFonts w:asciiTheme="minorHAnsi" w:hAnsiTheme="minorHAnsi" w:cstheme="minorHAnsi"/>
        </w:rPr>
        <w:t xml:space="preserve">oz. po pravilih </w:t>
      </w:r>
      <w:r w:rsidRPr="00B61DA8">
        <w:rPr>
          <w:rFonts w:asciiTheme="minorHAnsi" w:hAnsiTheme="minorHAnsi" w:cstheme="minorHAnsi"/>
        </w:rPr>
        <w:t>kritnega nakupa drugje in hkrati zahteva od izvajalca povračilo škode.</w:t>
      </w:r>
    </w:p>
    <w:p w14:paraId="1D8EAFC0" w14:textId="1836D0B6" w:rsidR="00EF79D2" w:rsidRPr="00B61DA8" w:rsidRDefault="00EF79D2" w:rsidP="000A775C">
      <w:pPr>
        <w:rPr>
          <w:rFonts w:asciiTheme="minorHAnsi" w:hAnsiTheme="minorHAnsi" w:cstheme="minorHAnsi"/>
          <w:b/>
          <w:strike/>
        </w:rPr>
      </w:pPr>
    </w:p>
    <w:p w14:paraId="65E73D69" w14:textId="4396637D" w:rsidR="0083633A" w:rsidRPr="00B61DA8" w:rsidRDefault="0083633A" w:rsidP="0083633A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primeru, da uskladiščene količine  blaga ob kontrolnem pregledu ne ustrezajo pogodbeni količini, je </w:t>
      </w:r>
      <w:r w:rsidR="00C3214B" w:rsidRPr="00B61DA8">
        <w:rPr>
          <w:rFonts w:asciiTheme="minorHAnsi" w:hAnsiTheme="minorHAnsi" w:cstheme="minorHAnsi"/>
        </w:rPr>
        <w:t xml:space="preserve">izvajalec </w:t>
      </w:r>
      <w:r w:rsidRPr="00B61DA8">
        <w:rPr>
          <w:rFonts w:asciiTheme="minorHAnsi" w:hAnsiTheme="minorHAnsi" w:cstheme="minorHAnsi"/>
        </w:rPr>
        <w:t xml:space="preserve">dolžan plačati </w:t>
      </w:r>
      <w:r w:rsidR="00844B96" w:rsidRPr="00B61DA8">
        <w:rPr>
          <w:rFonts w:asciiTheme="minorHAnsi" w:hAnsiTheme="minorHAnsi" w:cstheme="minorHAnsi"/>
        </w:rPr>
        <w:t xml:space="preserve">naročniku </w:t>
      </w:r>
      <w:r w:rsidRPr="00B61DA8">
        <w:rPr>
          <w:rFonts w:asciiTheme="minorHAnsi" w:hAnsiTheme="minorHAnsi" w:cstheme="minorHAnsi"/>
        </w:rPr>
        <w:t xml:space="preserve">manjkajočo količino, obračunano po dnevnih tržnih cenah enakega blaga in vse stroške, vezane na ta nakup. </w:t>
      </w:r>
      <w:r w:rsidR="00844B96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lahko nabavi manjkajoče blago na račun </w:t>
      </w:r>
      <w:r w:rsidR="00C3214B" w:rsidRPr="00B61DA8">
        <w:rPr>
          <w:rFonts w:asciiTheme="minorHAnsi" w:hAnsiTheme="minorHAnsi" w:cstheme="minorHAnsi"/>
        </w:rPr>
        <w:t>izvajalca</w:t>
      </w:r>
      <w:r w:rsidRPr="00B61DA8">
        <w:rPr>
          <w:rFonts w:asciiTheme="minorHAnsi" w:hAnsiTheme="minorHAnsi" w:cstheme="minorHAnsi"/>
        </w:rPr>
        <w:t xml:space="preserve"> po pravilih kritnega nakupa </w:t>
      </w:r>
      <w:r w:rsidR="00F71B0B" w:rsidRPr="00B61DA8">
        <w:rPr>
          <w:rFonts w:asciiTheme="minorHAnsi" w:hAnsiTheme="minorHAnsi" w:cstheme="minorHAnsi"/>
        </w:rPr>
        <w:t>ter</w:t>
      </w:r>
      <w:r w:rsidRPr="00B61DA8">
        <w:rPr>
          <w:rFonts w:asciiTheme="minorHAnsi" w:hAnsiTheme="minorHAnsi" w:cstheme="minorHAnsi"/>
        </w:rPr>
        <w:t xml:space="preserve"> unovči finančno zavarovanje.  </w:t>
      </w:r>
      <w:r w:rsidR="00C3214B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je dolžan </w:t>
      </w:r>
      <w:r w:rsidR="00844B96" w:rsidRPr="00B61DA8">
        <w:rPr>
          <w:rFonts w:asciiTheme="minorHAnsi" w:hAnsiTheme="minorHAnsi" w:cstheme="minorHAnsi"/>
        </w:rPr>
        <w:t>naročniku</w:t>
      </w:r>
      <w:r w:rsidRPr="00B61DA8">
        <w:rPr>
          <w:rFonts w:asciiTheme="minorHAnsi" w:hAnsiTheme="minorHAnsi" w:cstheme="minorHAnsi"/>
        </w:rPr>
        <w:t xml:space="preserve"> poravnati tudi vso morebitno nastalo škodo.</w:t>
      </w:r>
    </w:p>
    <w:p w14:paraId="732BD443" w14:textId="77777777" w:rsidR="0083633A" w:rsidRPr="00B61DA8" w:rsidRDefault="0083633A" w:rsidP="0083633A">
      <w:pPr>
        <w:rPr>
          <w:rFonts w:asciiTheme="minorHAnsi" w:hAnsiTheme="minorHAnsi" w:cstheme="minorHAnsi"/>
        </w:rPr>
      </w:pPr>
    </w:p>
    <w:p w14:paraId="259F8FED" w14:textId="5EA7C57E" w:rsidR="0083633A" w:rsidRPr="00B61DA8" w:rsidRDefault="0083633A" w:rsidP="0083633A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Enako pravico kot po prejšnjem členu ima </w:t>
      </w:r>
      <w:r w:rsidR="00844B96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tudi, če kakovost uskladiščenega blaga ne ustreza kakovosti prevzetega blaga ob uskladiščenju. V tem primeru da </w:t>
      </w:r>
      <w:r w:rsidR="00844B96" w:rsidRPr="00B61DA8">
        <w:rPr>
          <w:rFonts w:asciiTheme="minorHAnsi" w:hAnsiTheme="minorHAnsi" w:cstheme="minorHAnsi"/>
        </w:rPr>
        <w:t>naročnik</w:t>
      </w:r>
      <w:r w:rsidRPr="00B61DA8">
        <w:rPr>
          <w:rFonts w:asciiTheme="minorHAnsi" w:hAnsiTheme="minorHAnsi" w:cstheme="minorHAnsi"/>
        </w:rPr>
        <w:t xml:space="preserve"> nekakovostno blago </w:t>
      </w:r>
      <w:r w:rsidR="00C3214B" w:rsidRPr="00B61DA8">
        <w:rPr>
          <w:rFonts w:asciiTheme="minorHAnsi" w:hAnsiTheme="minorHAnsi" w:cstheme="minorHAnsi"/>
        </w:rPr>
        <w:t>izvajalcu</w:t>
      </w:r>
      <w:r w:rsidRPr="00B61DA8">
        <w:rPr>
          <w:rFonts w:asciiTheme="minorHAnsi" w:hAnsiTheme="minorHAnsi" w:cstheme="minorHAnsi"/>
        </w:rPr>
        <w:t xml:space="preserve"> na razpolago in nabavi blago ustrezne kakovosti na njegove stroške po pravilih kritnega nakupa </w:t>
      </w:r>
      <w:r w:rsidR="00F71B0B" w:rsidRPr="00B61DA8">
        <w:rPr>
          <w:rFonts w:asciiTheme="minorHAnsi" w:hAnsiTheme="minorHAnsi" w:cstheme="minorHAnsi"/>
        </w:rPr>
        <w:t>ter</w:t>
      </w:r>
      <w:r w:rsidRPr="00B61DA8">
        <w:rPr>
          <w:rFonts w:asciiTheme="minorHAnsi" w:hAnsiTheme="minorHAnsi" w:cstheme="minorHAnsi"/>
        </w:rPr>
        <w:t xml:space="preserve"> unovči finančno zavarovanje. </w:t>
      </w:r>
      <w:r w:rsidR="00C3214B" w:rsidRPr="00B61DA8">
        <w:rPr>
          <w:rFonts w:asciiTheme="minorHAnsi" w:hAnsiTheme="minorHAnsi" w:cstheme="minorHAnsi"/>
        </w:rPr>
        <w:t>Izvajalec</w:t>
      </w:r>
      <w:r w:rsidRPr="00B61DA8">
        <w:rPr>
          <w:rFonts w:asciiTheme="minorHAnsi" w:hAnsiTheme="minorHAnsi" w:cstheme="minorHAnsi"/>
        </w:rPr>
        <w:t xml:space="preserve"> je dolžan </w:t>
      </w:r>
      <w:r w:rsidR="00844B96" w:rsidRPr="00B61DA8">
        <w:rPr>
          <w:rFonts w:asciiTheme="minorHAnsi" w:hAnsiTheme="minorHAnsi" w:cstheme="minorHAnsi"/>
        </w:rPr>
        <w:t>naročniku</w:t>
      </w:r>
      <w:r w:rsidRPr="00B61DA8">
        <w:rPr>
          <w:rFonts w:asciiTheme="minorHAnsi" w:hAnsiTheme="minorHAnsi" w:cstheme="minorHAnsi"/>
        </w:rPr>
        <w:t xml:space="preserve"> poravnati tudi vso morebitno nastalo škodo. </w:t>
      </w:r>
    </w:p>
    <w:p w14:paraId="123C88DE" w14:textId="0719F814" w:rsidR="00791786" w:rsidRPr="00B61DA8" w:rsidRDefault="00791786" w:rsidP="000A775C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5" w:name="_Toc142556458"/>
      <w:r w:rsidRPr="00B61DA8">
        <w:rPr>
          <w:rFonts w:asciiTheme="minorHAnsi" w:hAnsiTheme="minorHAnsi" w:cstheme="minorHAnsi"/>
          <w:sz w:val="22"/>
          <w:szCs w:val="22"/>
        </w:rPr>
        <w:t>SKRBNIKI POGODBE</w:t>
      </w:r>
      <w:bookmarkEnd w:id="25"/>
    </w:p>
    <w:p w14:paraId="3F7B3E39" w14:textId="77777777" w:rsidR="00791786" w:rsidRPr="00B61DA8" w:rsidRDefault="00791786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79BD1C12" w14:textId="1B270ACF" w:rsidR="004A7DB8" w:rsidRPr="00B61DA8" w:rsidRDefault="004A7DB8" w:rsidP="004A7DB8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Podpisniki te pogodbe imenujejo naslednje skrbnike:</w:t>
      </w:r>
    </w:p>
    <w:p w14:paraId="43D6567B" w14:textId="77777777" w:rsidR="004A7DB8" w:rsidRPr="00B61DA8" w:rsidRDefault="004A7DB8" w:rsidP="004A7DB8">
      <w:pPr>
        <w:rPr>
          <w:rFonts w:asciiTheme="minorHAnsi" w:hAnsiTheme="minorHAnsi" w:cstheme="minorHAnsi"/>
        </w:rPr>
      </w:pPr>
    </w:p>
    <w:p w14:paraId="66EACBA2" w14:textId="4277F83F" w:rsidR="004A7DB8" w:rsidRPr="00B61DA8" w:rsidRDefault="004A7DB8" w:rsidP="004A7DB8">
      <w:pPr>
        <w:rPr>
          <w:rFonts w:asciiTheme="minorHAnsi" w:hAnsiTheme="minorHAnsi" w:cstheme="minorHAnsi"/>
          <w:b/>
          <w:i/>
        </w:rPr>
      </w:pPr>
      <w:r w:rsidRPr="00B61DA8">
        <w:rPr>
          <w:rFonts w:asciiTheme="minorHAnsi" w:hAnsiTheme="minorHAnsi" w:cstheme="minorHAnsi"/>
          <w:b/>
          <w:i/>
        </w:rPr>
        <w:t>naročnik: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3"/>
        <w:gridCol w:w="2794"/>
        <w:gridCol w:w="2245"/>
      </w:tblGrid>
      <w:tr w:rsidR="004A7DB8" w:rsidRPr="00B61DA8" w14:paraId="123C12B9" w14:textId="77777777" w:rsidTr="00466611">
        <w:tc>
          <w:tcPr>
            <w:tcW w:w="3983" w:type="dxa"/>
          </w:tcPr>
          <w:p w14:paraId="5892F1AC" w14:textId="77777777" w:rsidR="004A7DB8" w:rsidRPr="00B61DA8" w:rsidRDefault="004A7DB8" w:rsidP="004666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Imenovanje</w:t>
            </w:r>
          </w:p>
        </w:tc>
        <w:tc>
          <w:tcPr>
            <w:tcW w:w="2794" w:type="dxa"/>
          </w:tcPr>
          <w:p w14:paraId="184E3BF0" w14:textId="77777777" w:rsidR="004A7DB8" w:rsidRPr="00B61DA8" w:rsidRDefault="004A7DB8" w:rsidP="004666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2245" w:type="dxa"/>
          </w:tcPr>
          <w:p w14:paraId="0C5E219C" w14:textId="77777777" w:rsidR="004A7DB8" w:rsidRPr="00B61DA8" w:rsidRDefault="004A7DB8" w:rsidP="004666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Kontaktni podatki</w:t>
            </w:r>
          </w:p>
        </w:tc>
      </w:tr>
      <w:tr w:rsidR="004A7DB8" w:rsidRPr="00B61DA8" w14:paraId="01364379" w14:textId="77777777" w:rsidTr="00466611">
        <w:tc>
          <w:tcPr>
            <w:tcW w:w="3983" w:type="dxa"/>
          </w:tcPr>
          <w:p w14:paraId="25A70DC3" w14:textId="77777777" w:rsidR="004A7DB8" w:rsidRPr="00B61DA8" w:rsidRDefault="004A7DB8" w:rsidP="00466611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lastRenderedPageBreak/>
              <w:t>Skrbnik pogodbe:</w:t>
            </w:r>
          </w:p>
        </w:tc>
        <w:tc>
          <w:tcPr>
            <w:tcW w:w="2794" w:type="dxa"/>
          </w:tcPr>
          <w:p w14:paraId="14C7C16B" w14:textId="77777777" w:rsidR="004A7DB8" w:rsidRPr="00B61DA8" w:rsidRDefault="004A7DB8" w:rsidP="004666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5" w:type="dxa"/>
          </w:tcPr>
          <w:p w14:paraId="4E53D59A" w14:textId="161E3C12" w:rsidR="004A7DB8" w:rsidRPr="00B61DA8" w:rsidRDefault="00D96418" w:rsidP="00466611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sord@dbr.si</w:t>
            </w:r>
          </w:p>
        </w:tc>
      </w:tr>
      <w:tr w:rsidR="00D96418" w:rsidRPr="00B61DA8" w14:paraId="44B5F2D6" w14:textId="77777777" w:rsidTr="00466611">
        <w:tc>
          <w:tcPr>
            <w:tcW w:w="3983" w:type="dxa"/>
          </w:tcPr>
          <w:p w14:paraId="1145C5A7" w14:textId="55788F94" w:rsidR="00D96418" w:rsidRPr="00B61DA8" w:rsidRDefault="00D96418" w:rsidP="00D96418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Namestnik skrbnika pogodbe:</w:t>
            </w:r>
          </w:p>
        </w:tc>
        <w:tc>
          <w:tcPr>
            <w:tcW w:w="2794" w:type="dxa"/>
          </w:tcPr>
          <w:p w14:paraId="3CBC557C" w14:textId="77777777" w:rsidR="00D96418" w:rsidRPr="00B61DA8" w:rsidRDefault="00D96418" w:rsidP="00D9641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5" w:type="dxa"/>
          </w:tcPr>
          <w:p w14:paraId="20284A45" w14:textId="378709B7" w:rsidR="00D96418" w:rsidRPr="00B61DA8" w:rsidRDefault="00D96418" w:rsidP="00D96418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sord@dbr.si</w:t>
            </w:r>
          </w:p>
        </w:tc>
      </w:tr>
    </w:tbl>
    <w:p w14:paraId="4836B410" w14:textId="7175ACCC" w:rsidR="00FE79AA" w:rsidRPr="00B61DA8" w:rsidRDefault="00FE79AA" w:rsidP="004A7DB8">
      <w:pPr>
        <w:rPr>
          <w:rFonts w:asciiTheme="minorHAnsi" w:hAnsiTheme="minorHAnsi" w:cstheme="minorHAnsi"/>
        </w:rPr>
      </w:pPr>
    </w:p>
    <w:p w14:paraId="4A72FE20" w14:textId="388C00BF" w:rsidR="00DF3E1F" w:rsidRPr="00B61DA8" w:rsidRDefault="00DF3E1F" w:rsidP="004A7DB8">
      <w:pPr>
        <w:rPr>
          <w:rFonts w:asciiTheme="minorHAnsi" w:hAnsiTheme="minorHAnsi" w:cstheme="minorHAnsi"/>
        </w:rPr>
      </w:pPr>
    </w:p>
    <w:p w14:paraId="0B115834" w14:textId="1A256575" w:rsidR="004A7DB8" w:rsidRPr="00B61DA8" w:rsidRDefault="004A7DB8" w:rsidP="004A7DB8">
      <w:pPr>
        <w:rPr>
          <w:rFonts w:asciiTheme="minorHAnsi" w:hAnsiTheme="minorHAnsi" w:cstheme="minorHAnsi"/>
          <w:b/>
          <w:i/>
        </w:rPr>
      </w:pPr>
      <w:r w:rsidRPr="00B61DA8">
        <w:rPr>
          <w:rFonts w:asciiTheme="minorHAnsi" w:hAnsiTheme="minorHAnsi" w:cstheme="minorHAnsi"/>
          <w:b/>
          <w:i/>
        </w:rPr>
        <w:t>izvajalec:</w:t>
      </w: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3982"/>
        <w:gridCol w:w="2795"/>
        <w:gridCol w:w="2245"/>
      </w:tblGrid>
      <w:tr w:rsidR="004A7DB8" w:rsidRPr="00B61DA8" w14:paraId="2595C9AE" w14:textId="77777777" w:rsidTr="00466611">
        <w:tc>
          <w:tcPr>
            <w:tcW w:w="3982" w:type="dxa"/>
          </w:tcPr>
          <w:p w14:paraId="33718A69" w14:textId="77777777" w:rsidR="004A7DB8" w:rsidRPr="00B61DA8" w:rsidRDefault="004A7DB8" w:rsidP="004666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Imenovanje</w:t>
            </w:r>
          </w:p>
        </w:tc>
        <w:tc>
          <w:tcPr>
            <w:tcW w:w="2795" w:type="dxa"/>
          </w:tcPr>
          <w:p w14:paraId="25D7B33A" w14:textId="77777777" w:rsidR="004A7DB8" w:rsidRPr="00B61DA8" w:rsidRDefault="004A7DB8" w:rsidP="004666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Ime in priimek</w:t>
            </w:r>
          </w:p>
        </w:tc>
        <w:tc>
          <w:tcPr>
            <w:tcW w:w="2245" w:type="dxa"/>
          </w:tcPr>
          <w:p w14:paraId="5F03886E" w14:textId="77777777" w:rsidR="004A7DB8" w:rsidRPr="00B61DA8" w:rsidRDefault="004A7DB8" w:rsidP="004666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61DA8">
              <w:rPr>
                <w:rFonts w:asciiTheme="minorHAnsi" w:hAnsiTheme="minorHAnsi" w:cstheme="minorHAnsi"/>
                <w:b/>
              </w:rPr>
              <w:t>Kontaktni podatki</w:t>
            </w:r>
          </w:p>
        </w:tc>
      </w:tr>
      <w:tr w:rsidR="004A7DB8" w:rsidRPr="00B61DA8" w14:paraId="4003CDD1" w14:textId="77777777" w:rsidTr="00466611">
        <w:tc>
          <w:tcPr>
            <w:tcW w:w="3982" w:type="dxa"/>
          </w:tcPr>
          <w:p w14:paraId="7E66CE9B" w14:textId="77777777" w:rsidR="004A7DB8" w:rsidRPr="00B61DA8" w:rsidRDefault="004A7DB8" w:rsidP="00466611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2795" w:type="dxa"/>
          </w:tcPr>
          <w:p w14:paraId="49110B91" w14:textId="77777777" w:rsidR="004A7DB8" w:rsidRPr="00B61DA8" w:rsidRDefault="004A7DB8" w:rsidP="004666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5" w:type="dxa"/>
          </w:tcPr>
          <w:p w14:paraId="2DF58BE0" w14:textId="77777777" w:rsidR="004A7DB8" w:rsidRPr="00B61DA8" w:rsidRDefault="004A7DB8" w:rsidP="00466611">
            <w:pPr>
              <w:rPr>
                <w:rFonts w:asciiTheme="minorHAnsi" w:hAnsiTheme="minorHAnsi" w:cstheme="minorHAnsi"/>
              </w:rPr>
            </w:pPr>
          </w:p>
        </w:tc>
      </w:tr>
      <w:tr w:rsidR="005621C7" w:rsidRPr="00B61DA8" w14:paraId="2F448DF3" w14:textId="77777777" w:rsidTr="00466611">
        <w:tc>
          <w:tcPr>
            <w:tcW w:w="3982" w:type="dxa"/>
          </w:tcPr>
          <w:p w14:paraId="2C04CC6D" w14:textId="2AB1CFAE" w:rsidR="005621C7" w:rsidRPr="00B61DA8" w:rsidRDefault="005621C7" w:rsidP="00466611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Namestnik skrbnika pogodbe:</w:t>
            </w:r>
          </w:p>
        </w:tc>
        <w:tc>
          <w:tcPr>
            <w:tcW w:w="2795" w:type="dxa"/>
          </w:tcPr>
          <w:p w14:paraId="4F23431E" w14:textId="77777777" w:rsidR="005621C7" w:rsidRPr="00B61DA8" w:rsidRDefault="005621C7" w:rsidP="004666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45" w:type="dxa"/>
          </w:tcPr>
          <w:p w14:paraId="16D2C7B8" w14:textId="77777777" w:rsidR="005621C7" w:rsidRPr="00B61DA8" w:rsidRDefault="005621C7" w:rsidP="00466611">
            <w:pPr>
              <w:rPr>
                <w:rFonts w:asciiTheme="minorHAnsi" w:hAnsiTheme="minorHAnsi" w:cstheme="minorHAnsi"/>
              </w:rPr>
            </w:pPr>
          </w:p>
        </w:tc>
      </w:tr>
    </w:tbl>
    <w:p w14:paraId="164DA98B" w14:textId="78181AB9" w:rsidR="004A7DB8" w:rsidRPr="00B61DA8" w:rsidRDefault="004A7DB8" w:rsidP="0049633C">
      <w:pPr>
        <w:pStyle w:val="Pripombabesedilo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7CA7F910" w14:textId="7E8155F3" w:rsidR="003B6531" w:rsidRPr="00B61DA8" w:rsidRDefault="003B6531" w:rsidP="003B6531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primeru spremembe skrbnikov iz tega člena, pogodbenima strankama ni potrebno skleniti aneksa k pogodbi. O spremembi se stranki pisno obvestita. </w:t>
      </w:r>
    </w:p>
    <w:p w14:paraId="07DD952D" w14:textId="77777777" w:rsidR="004A7DB8" w:rsidRPr="00B61DA8" w:rsidRDefault="004A7DB8" w:rsidP="004A7DB8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6" w:name="_Toc99019235"/>
      <w:bookmarkStart w:id="27" w:name="_Toc142556459"/>
      <w:r w:rsidRPr="00B61DA8">
        <w:rPr>
          <w:rFonts w:asciiTheme="minorHAnsi" w:hAnsiTheme="minorHAnsi" w:cstheme="minorHAnsi"/>
          <w:sz w:val="22"/>
          <w:szCs w:val="22"/>
        </w:rPr>
        <w:t>POSLOVNA SKRIVNOST</w:t>
      </w:r>
      <w:bookmarkEnd w:id="26"/>
      <w:bookmarkEnd w:id="27"/>
    </w:p>
    <w:p w14:paraId="4353B672" w14:textId="77777777" w:rsidR="004A7DB8" w:rsidRPr="00B61DA8" w:rsidRDefault="004A7DB8" w:rsidP="004A7DB8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7D8B0442" w14:textId="5F6B6523" w:rsidR="004A7DB8" w:rsidRPr="00B61DA8" w:rsidRDefault="004A7DB8" w:rsidP="004A7DB8">
      <w:pPr>
        <w:overflowPunct w:val="0"/>
        <w:autoSpaceDE w:val="0"/>
        <w:autoSpaceDN w:val="0"/>
        <w:adjustRightInd w:val="0"/>
        <w:ind w:right="-2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izvajalčeve podizvajalce, sodelavce ter zaposlene, vključno s tistimi, ki opravljajo delo na drugih pravnih podlagah in ne po pogodbi o zaposlitvi, ter vse tudi po prenehanju sodelovanja oz. zaposlitve.</w:t>
      </w:r>
    </w:p>
    <w:p w14:paraId="592F57CE" w14:textId="77777777" w:rsidR="004A7DB8" w:rsidRPr="00B61DA8" w:rsidRDefault="004A7DB8" w:rsidP="004A7DB8">
      <w:pPr>
        <w:overflowPunct w:val="0"/>
        <w:autoSpaceDE w:val="0"/>
        <w:autoSpaceDN w:val="0"/>
        <w:adjustRightInd w:val="0"/>
        <w:ind w:right="-2"/>
        <w:textAlignment w:val="baseline"/>
        <w:rPr>
          <w:rFonts w:asciiTheme="minorHAnsi" w:hAnsiTheme="minorHAnsi" w:cstheme="minorHAnsi"/>
        </w:rPr>
      </w:pPr>
    </w:p>
    <w:p w14:paraId="59126D47" w14:textId="28947DBE" w:rsidR="004A7DB8" w:rsidRPr="00B61DA8" w:rsidRDefault="004A7DB8" w:rsidP="004A7DB8">
      <w:pPr>
        <w:overflowPunct w:val="0"/>
        <w:autoSpaceDE w:val="0"/>
        <w:autoSpaceDN w:val="0"/>
        <w:adjustRightInd w:val="0"/>
        <w:ind w:right="-2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Obveznost varovanja poslovne skrivnosti se nanaša tako na čas izvrševanja te pogodbe, kot tudi na čas po tem, razen če se stranki ne dogovorita drugače. </w:t>
      </w:r>
    </w:p>
    <w:p w14:paraId="16879C55" w14:textId="77777777" w:rsidR="00FE79AA" w:rsidRPr="00B61DA8" w:rsidRDefault="00FE79AA" w:rsidP="004A7DB8">
      <w:pPr>
        <w:overflowPunct w:val="0"/>
        <w:autoSpaceDE w:val="0"/>
        <w:autoSpaceDN w:val="0"/>
        <w:adjustRightInd w:val="0"/>
        <w:ind w:right="-2"/>
        <w:textAlignment w:val="baseline"/>
        <w:rPr>
          <w:rFonts w:asciiTheme="minorHAnsi" w:hAnsiTheme="minorHAnsi" w:cstheme="minorHAnsi"/>
        </w:rPr>
      </w:pPr>
    </w:p>
    <w:p w14:paraId="32F72744" w14:textId="75A6AEAA" w:rsidR="004A7DB8" w:rsidRPr="00B61DA8" w:rsidRDefault="004A7DB8" w:rsidP="00FE79AA">
      <w:pPr>
        <w:overflowPunct w:val="0"/>
        <w:autoSpaceDE w:val="0"/>
        <w:autoSpaceDN w:val="0"/>
        <w:adjustRightInd w:val="0"/>
        <w:ind w:right="-2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Izvajalec se zavezuje, da bo:</w:t>
      </w:r>
    </w:p>
    <w:p w14:paraId="4EAA39D0" w14:textId="77777777" w:rsidR="004A7DB8" w:rsidRPr="00B61DA8" w:rsidRDefault="004A7DB8" w:rsidP="00FE79AA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40" w:lineRule="auto"/>
        <w:ind w:right="-2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opravil vse potrebne aktivnosti, da bodo varovani podatki ostali zaupni ter varni pred krajo ali kakršnokoli protipravno odsvojitvijo;</w:t>
      </w:r>
    </w:p>
    <w:p w14:paraId="7378BFCB" w14:textId="45D0D684" w:rsidR="004A7DB8" w:rsidRPr="00B61DA8" w:rsidRDefault="004A7DB8" w:rsidP="00FE79AA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40" w:lineRule="auto"/>
        <w:ind w:right="-2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posredovane podatke uporabil samo za izvedbo te pogodbe;</w:t>
      </w:r>
    </w:p>
    <w:p w14:paraId="7A62C9C6" w14:textId="77777777" w:rsidR="004A7DB8" w:rsidRPr="00B61DA8" w:rsidRDefault="004A7DB8" w:rsidP="00FE79AA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40" w:lineRule="auto"/>
        <w:ind w:right="-2"/>
        <w:textAlignment w:val="baseline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po poteku te pogodbe kupcu vrnil ali uničil vse podatke, ki jih je od kupca pridobil v času trajanja te pogodbe, vključujoč morebitne kopije.</w:t>
      </w:r>
    </w:p>
    <w:p w14:paraId="4AF9F30B" w14:textId="5D49C238" w:rsidR="004A7DB8" w:rsidRPr="00B61DA8" w:rsidRDefault="004A7DB8" w:rsidP="00FE79AA">
      <w:pPr>
        <w:pStyle w:val="Pripombabesedilo"/>
        <w:rPr>
          <w:rFonts w:asciiTheme="minorHAnsi" w:hAnsiTheme="minorHAnsi" w:cstheme="minorHAnsi"/>
          <w:sz w:val="22"/>
          <w:szCs w:val="22"/>
        </w:rPr>
      </w:pPr>
    </w:p>
    <w:p w14:paraId="6BAAB28A" w14:textId="77777777" w:rsidR="0075301A" w:rsidRPr="00B61DA8" w:rsidRDefault="0075301A" w:rsidP="0075301A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28" w:name="_Toc75370453"/>
      <w:bookmarkStart w:id="29" w:name="_Toc95471642"/>
      <w:bookmarkStart w:id="30" w:name="_Toc142556460"/>
      <w:r w:rsidRPr="00B61DA8">
        <w:rPr>
          <w:rFonts w:asciiTheme="minorHAnsi" w:hAnsiTheme="minorHAnsi" w:cstheme="minorHAnsi"/>
          <w:sz w:val="22"/>
          <w:szCs w:val="22"/>
        </w:rPr>
        <w:t>ODSTOP OD POGODBE</w:t>
      </w:r>
      <w:bookmarkEnd w:id="28"/>
      <w:bookmarkEnd w:id="29"/>
      <w:bookmarkEnd w:id="30"/>
    </w:p>
    <w:p w14:paraId="516BDAA4" w14:textId="77777777" w:rsidR="0075301A" w:rsidRPr="00B61DA8" w:rsidRDefault="0075301A" w:rsidP="0075301A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31AFB79F" w14:textId="1D9F03F9" w:rsidR="0075301A" w:rsidRPr="00B61DA8" w:rsidRDefault="0075301A" w:rsidP="0075301A">
      <w:pPr>
        <w:pStyle w:val="Telobesedila2"/>
        <w:spacing w:after="0"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V primeru, da</w:t>
      </w:r>
      <w:r w:rsidRPr="00B61DA8">
        <w:rPr>
          <w:rFonts w:asciiTheme="minorHAnsi" w:hAnsiTheme="minorHAnsi" w:cstheme="minorHAnsi"/>
          <w:lang w:val="sl-SI"/>
        </w:rPr>
        <w:t xml:space="preserve"> izvajalec</w:t>
      </w:r>
      <w:r w:rsidRPr="00B61DA8">
        <w:rPr>
          <w:rFonts w:asciiTheme="minorHAnsi" w:hAnsiTheme="minorHAnsi" w:cstheme="minorHAnsi"/>
        </w:rPr>
        <w:t>:</w:t>
      </w:r>
    </w:p>
    <w:p w14:paraId="3D2413C5" w14:textId="77777777" w:rsidR="0075301A" w:rsidRPr="00B61DA8" w:rsidRDefault="0075301A" w:rsidP="0075301A">
      <w:pPr>
        <w:pStyle w:val="Odstavekseznama"/>
        <w:numPr>
          <w:ilvl w:val="0"/>
          <w:numId w:val="10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pogodbene storitve opravlja nestrokovno;</w:t>
      </w:r>
    </w:p>
    <w:p w14:paraId="2C175192" w14:textId="77777777" w:rsidR="0075301A" w:rsidRPr="00B61DA8" w:rsidRDefault="0075301A" w:rsidP="0075301A">
      <w:pPr>
        <w:pStyle w:val="Odstavekseznama"/>
        <w:numPr>
          <w:ilvl w:val="0"/>
          <w:numId w:val="10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svojih obveznosti po tej pogodbi ne izpolni tudi po dodatnem pozivu s strani naročnika;</w:t>
      </w:r>
    </w:p>
    <w:p w14:paraId="15A12230" w14:textId="77777777" w:rsidR="0075301A" w:rsidRPr="00B61DA8" w:rsidRDefault="0075301A" w:rsidP="0075301A">
      <w:pPr>
        <w:pStyle w:val="Odstavekseznama"/>
        <w:numPr>
          <w:ilvl w:val="0"/>
          <w:numId w:val="10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ne varuje poslovne skrivnosti in osebnih podatkov naročnika;</w:t>
      </w:r>
    </w:p>
    <w:p w14:paraId="61A93E3D" w14:textId="02359BAA" w:rsidR="0075301A" w:rsidRPr="00B61DA8" w:rsidRDefault="0075301A" w:rsidP="0075301A">
      <w:pPr>
        <w:pStyle w:val="Odstavekseznama"/>
        <w:numPr>
          <w:ilvl w:val="0"/>
          <w:numId w:val="10"/>
        </w:numPr>
        <w:spacing w:line="240" w:lineRule="auto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se nad njim ali enem izmed sodelujočih podjetij uvede postopek stečaja ali likvidacije ali postane plačilno nesposoben in ga preostala sodelujoča podjetja ne nadomestijo z ustreznim novim podjetjem</w:t>
      </w:r>
      <w:r w:rsidR="0021770C" w:rsidRPr="00B61DA8">
        <w:rPr>
          <w:rFonts w:asciiTheme="minorHAnsi" w:hAnsiTheme="minorHAnsi" w:cstheme="minorHAnsi"/>
        </w:rPr>
        <w:t>,</w:t>
      </w:r>
    </w:p>
    <w:p w14:paraId="34C589D8" w14:textId="6B5098D7" w:rsidR="0075301A" w:rsidRPr="00B61DA8" w:rsidRDefault="0075301A" w:rsidP="0075301A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lahko naročnik odstopi od te pogodbe brez odpovednega roka in brez stroškov, povezanih z odpovedjo te pogodbe. V tem primeru je izvajalec dolžan plačati tudi vso škodo, ki jo s svojim ravnanjem povzroči naročniku. </w:t>
      </w:r>
    </w:p>
    <w:p w14:paraId="7A693F6A" w14:textId="2EDC6785" w:rsidR="0075301A" w:rsidRPr="00B61DA8" w:rsidRDefault="0075301A" w:rsidP="0075301A">
      <w:pPr>
        <w:numPr>
          <w:ilvl w:val="12"/>
          <w:numId w:val="0"/>
        </w:numPr>
        <w:rPr>
          <w:rFonts w:asciiTheme="minorHAnsi" w:hAnsiTheme="minorHAnsi" w:cstheme="minorHAnsi"/>
        </w:rPr>
      </w:pPr>
    </w:p>
    <w:p w14:paraId="62B25829" w14:textId="7641BD5F" w:rsidR="0075301A" w:rsidRPr="00B61DA8" w:rsidRDefault="0075301A" w:rsidP="0075301A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Odstop učinkuje z dne</w:t>
      </w:r>
      <w:r w:rsidR="00B43F3B" w:rsidRPr="00B61DA8">
        <w:rPr>
          <w:rFonts w:asciiTheme="minorHAnsi" w:hAnsiTheme="minorHAnsi" w:cstheme="minorHAnsi"/>
        </w:rPr>
        <w:t>m</w:t>
      </w:r>
      <w:r w:rsidRPr="00B61DA8">
        <w:rPr>
          <w:rFonts w:asciiTheme="minorHAnsi" w:hAnsiTheme="minorHAnsi" w:cstheme="minorHAnsi"/>
        </w:rPr>
        <w:t xml:space="preserve">, ko </w:t>
      </w:r>
      <w:r w:rsidR="00B85DD7" w:rsidRPr="00B61DA8">
        <w:rPr>
          <w:rFonts w:asciiTheme="minorHAnsi" w:hAnsiTheme="minorHAnsi" w:cstheme="minorHAnsi"/>
        </w:rPr>
        <w:t xml:space="preserve">izvajalec </w:t>
      </w:r>
      <w:r w:rsidRPr="00B61DA8">
        <w:rPr>
          <w:rFonts w:asciiTheme="minorHAnsi" w:hAnsiTheme="minorHAnsi" w:cstheme="minorHAnsi"/>
        </w:rPr>
        <w:t>prejme pisno obvestilo naročnika o odstopu s priporočeno pošto.</w:t>
      </w:r>
    </w:p>
    <w:p w14:paraId="75EF1D44" w14:textId="03593762" w:rsidR="004A7DB8" w:rsidRPr="00B61DA8" w:rsidRDefault="004A7DB8" w:rsidP="0075301A">
      <w:pPr>
        <w:rPr>
          <w:rFonts w:asciiTheme="minorHAnsi" w:hAnsiTheme="minorHAnsi" w:cstheme="minorHAnsi"/>
        </w:rPr>
      </w:pPr>
    </w:p>
    <w:p w14:paraId="3D11FAA9" w14:textId="77777777" w:rsidR="00DB3719" w:rsidRPr="00B61DA8" w:rsidRDefault="00DB3719" w:rsidP="00DB3719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31" w:name="_Toc135385160"/>
      <w:bookmarkStart w:id="32" w:name="_Toc142556461"/>
      <w:r w:rsidRPr="00B61DA8">
        <w:rPr>
          <w:rFonts w:asciiTheme="minorHAnsi" w:hAnsiTheme="minorHAnsi" w:cstheme="minorHAnsi"/>
          <w:sz w:val="22"/>
          <w:szCs w:val="22"/>
        </w:rPr>
        <w:t>PROTIKORUPCIJSKA KLAVZULA</w:t>
      </w:r>
      <w:bookmarkEnd w:id="31"/>
      <w:bookmarkEnd w:id="32"/>
    </w:p>
    <w:p w14:paraId="6248A758" w14:textId="77777777" w:rsidR="00DB3719" w:rsidRPr="00B61DA8" w:rsidRDefault="00DB3719" w:rsidP="00DB3719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1848D195" w14:textId="77777777" w:rsidR="00DB3719" w:rsidRPr="00B61DA8" w:rsidRDefault="00DB3719" w:rsidP="00DB3719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lastRenderedPageBreak/>
        <w:t>Ta pogodba je nična, če kdo v imenu ali na račun druge pogodbene stranke, poslovodnemu osebju in/ali kateremukoli zaposlenemu pri naročniku ali posredniku organa ali organizacije iz javnega sektorja obljubi, ponudi ali da kakšno nedovoljeno korist za:</w:t>
      </w:r>
    </w:p>
    <w:p w14:paraId="3C9D0936" w14:textId="77777777" w:rsidR="00DB3719" w:rsidRPr="00B61DA8" w:rsidRDefault="00DB3719" w:rsidP="00DB3719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pridobitev posla ali</w:t>
      </w:r>
    </w:p>
    <w:p w14:paraId="6F772C6A" w14:textId="77777777" w:rsidR="00DB3719" w:rsidRPr="00B61DA8" w:rsidRDefault="00DB3719" w:rsidP="00DB3719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za sklenitev posla pod ugodnejšimi pogoji ali</w:t>
      </w:r>
    </w:p>
    <w:p w14:paraId="49EFC981" w14:textId="77777777" w:rsidR="00DB3719" w:rsidRPr="00B61DA8" w:rsidRDefault="00DB3719" w:rsidP="00DB3719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za opustitev dolžnega nadzora nad izvajanjem pogodbenih obveznosti ali</w:t>
      </w:r>
    </w:p>
    <w:p w14:paraId="0F124264" w14:textId="77777777" w:rsidR="00DB3719" w:rsidRPr="00B61DA8" w:rsidRDefault="00DB3719" w:rsidP="00DB3719">
      <w:pPr>
        <w:pStyle w:val="Odstavekseznama"/>
        <w:numPr>
          <w:ilvl w:val="0"/>
          <w:numId w:val="18"/>
        </w:num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za drugo ravnanje ali opustitev, s katerim je naročniku povzročena škoda ali je omogočena pridobitev nedovoljene koristi poslovodnemu osebju in/ali kateremukoli zaposlenemu pri naročniku ali posredniku organa ali organizacije iz javnega sektorja, drugi pogodbeni stranki ali njegovemu predstavniku, zastopniku, posredniku.</w:t>
      </w:r>
    </w:p>
    <w:p w14:paraId="4A89B8B7" w14:textId="77777777" w:rsidR="00DB3719" w:rsidRPr="00B61DA8" w:rsidRDefault="00DB3719" w:rsidP="00DB3719">
      <w:pPr>
        <w:rPr>
          <w:rFonts w:asciiTheme="minorHAnsi" w:hAnsiTheme="minorHAnsi" w:cstheme="minorHAnsi"/>
        </w:rPr>
      </w:pPr>
    </w:p>
    <w:p w14:paraId="20801BC6" w14:textId="77777777" w:rsidR="00DB3719" w:rsidRPr="00B61DA8" w:rsidRDefault="00DB3719" w:rsidP="00DB3719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33" w:name="_Toc135385161"/>
      <w:bookmarkStart w:id="34" w:name="_Toc142556462"/>
      <w:r w:rsidRPr="00B61DA8">
        <w:rPr>
          <w:rFonts w:asciiTheme="minorHAnsi" w:hAnsiTheme="minorHAnsi" w:cstheme="minorHAnsi"/>
          <w:sz w:val="22"/>
          <w:szCs w:val="22"/>
        </w:rPr>
        <w:t>RAZVEZNI POGOJ</w:t>
      </w:r>
      <w:bookmarkEnd w:id="33"/>
      <w:bookmarkEnd w:id="34"/>
    </w:p>
    <w:p w14:paraId="6DB645DB" w14:textId="77777777" w:rsidR="00DB3719" w:rsidRPr="00B61DA8" w:rsidRDefault="00DB3719" w:rsidP="00DB3719">
      <w:pPr>
        <w:pStyle w:val="Odstavekseznama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</w:rPr>
      </w:pPr>
      <w:r w:rsidRPr="00B61DA8">
        <w:rPr>
          <w:rFonts w:asciiTheme="minorHAnsi" w:hAnsiTheme="minorHAnsi" w:cstheme="minorHAnsi"/>
          <w:b/>
          <w:bCs/>
        </w:rPr>
        <w:t>člen</w:t>
      </w:r>
    </w:p>
    <w:p w14:paraId="04A2D4FA" w14:textId="77777777" w:rsidR="00DB3719" w:rsidRPr="00B61DA8" w:rsidRDefault="00DB3719" w:rsidP="00DB3719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Ta pogodba je sklenjena pod razveznim pogojem, ki se uresniči v primeru izpolnitve ene od naslednjih okoliščin:</w:t>
      </w:r>
    </w:p>
    <w:p w14:paraId="75D13C61" w14:textId="77777777" w:rsidR="00DB3719" w:rsidRPr="00B61DA8" w:rsidRDefault="00DB3719" w:rsidP="00DB3719">
      <w:pPr>
        <w:numPr>
          <w:ilvl w:val="0"/>
          <w:numId w:val="37"/>
        </w:num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če bo naročnik seznanjen, da je sodišče s pravnomočno odločitvijo ugotovilo kršitev obveznosti iz drugega odstavka 3. člena ZJN-3 s strani izvajalca pogodbe o izvedbi javnega naročila ali njegovega podizvajalca ali </w:t>
      </w:r>
    </w:p>
    <w:p w14:paraId="770652F7" w14:textId="77777777" w:rsidR="00DB3719" w:rsidRPr="00B61DA8" w:rsidRDefault="00DB3719" w:rsidP="00DB3719">
      <w:pPr>
        <w:numPr>
          <w:ilvl w:val="0"/>
          <w:numId w:val="37"/>
        </w:num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če je naročnik seznanjen, da je pristojni državni organ pri izvajalcu pogodbe ali njegovem podizvajalcu v času izvajanja pogodbe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 </w:t>
      </w:r>
    </w:p>
    <w:p w14:paraId="48A9C624" w14:textId="77777777" w:rsidR="00DB3719" w:rsidRPr="00B61DA8" w:rsidRDefault="00DB3719" w:rsidP="00DB3719">
      <w:pPr>
        <w:rPr>
          <w:rFonts w:asciiTheme="minorHAnsi" w:eastAsiaTheme="minorHAnsi" w:hAnsiTheme="minorHAnsi" w:cstheme="minorHAnsi"/>
        </w:rPr>
      </w:pPr>
    </w:p>
    <w:p w14:paraId="34232906" w14:textId="03CF7690" w:rsidR="00DB3719" w:rsidRPr="00B61DA8" w:rsidRDefault="00DB3719" w:rsidP="00DB3719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V primeru izpolnitve okoliščine in pogojev iz prejšnjega odstavka bo naročnik postopal v skladu s 3. alinejo </w:t>
      </w:r>
      <w:r w:rsidR="008E7755">
        <w:rPr>
          <w:rFonts w:asciiTheme="minorHAnsi" w:hAnsiTheme="minorHAnsi" w:cstheme="minorHAnsi"/>
        </w:rPr>
        <w:t xml:space="preserve">4. odstavka </w:t>
      </w:r>
      <w:r w:rsidRPr="00B61DA8">
        <w:rPr>
          <w:rFonts w:asciiTheme="minorHAnsi" w:hAnsiTheme="minorHAnsi" w:cstheme="minorHAnsi"/>
        </w:rPr>
        <w:t xml:space="preserve">67. člena ZJN-3. </w:t>
      </w:r>
    </w:p>
    <w:p w14:paraId="43E98BC5" w14:textId="77777777" w:rsidR="00DB3719" w:rsidRPr="00B61DA8" w:rsidRDefault="00DB3719" w:rsidP="00DB3719">
      <w:pPr>
        <w:rPr>
          <w:rFonts w:asciiTheme="minorHAnsi" w:hAnsiTheme="minorHAnsi" w:cstheme="minorHAnsi"/>
        </w:rPr>
      </w:pPr>
    </w:p>
    <w:p w14:paraId="71A3CE11" w14:textId="77777777" w:rsidR="00DB3719" w:rsidRPr="00B61DA8" w:rsidRDefault="00DB3719" w:rsidP="00DB3719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V primeru izpolnitve razveznega pogoja se šteje, da je pogodba razvezana z dnem sklenitve nove pogodbe o izvedbi javnega naročila za predmetno naročilo. O datumu sklenitve nove pogodbe bo naročnik obvestil izvajalca.</w:t>
      </w:r>
    </w:p>
    <w:p w14:paraId="342569A6" w14:textId="77777777" w:rsidR="00DB3719" w:rsidRPr="00B61DA8" w:rsidRDefault="00DB3719" w:rsidP="00DB3719">
      <w:pPr>
        <w:rPr>
          <w:rFonts w:asciiTheme="minorHAnsi" w:hAnsiTheme="minorHAnsi" w:cstheme="minorHAnsi"/>
        </w:rPr>
      </w:pPr>
    </w:p>
    <w:p w14:paraId="1A52C85E" w14:textId="6B00D1E3" w:rsidR="00DB3719" w:rsidRDefault="00DB3719" w:rsidP="00DB3719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Če naročnik v 60 dneh od seznanitve s kršitvijo ne začne novega postopka javnega naročila, se šteje, da je pogodba razvezana šestdeseti dan od seznanitve s kršitvijo.</w:t>
      </w:r>
    </w:p>
    <w:p w14:paraId="1980E4C8" w14:textId="77777777" w:rsidR="00080C3B" w:rsidRPr="00B61DA8" w:rsidRDefault="00080C3B" w:rsidP="00DB3719">
      <w:pPr>
        <w:rPr>
          <w:rFonts w:asciiTheme="minorHAnsi" w:hAnsiTheme="minorHAnsi" w:cstheme="minorHAnsi"/>
        </w:rPr>
      </w:pPr>
    </w:p>
    <w:p w14:paraId="6FE96655" w14:textId="15850B2D" w:rsidR="00317627" w:rsidRPr="00B61DA8" w:rsidRDefault="00317627" w:rsidP="000A775C">
      <w:pPr>
        <w:pStyle w:val="Naslov1"/>
        <w:rPr>
          <w:rFonts w:asciiTheme="minorHAnsi" w:hAnsiTheme="minorHAnsi" w:cstheme="minorHAnsi"/>
          <w:sz w:val="22"/>
          <w:szCs w:val="22"/>
        </w:rPr>
      </w:pPr>
      <w:bookmarkStart w:id="35" w:name="_Toc142556463"/>
      <w:r w:rsidRPr="00B61DA8">
        <w:rPr>
          <w:rFonts w:asciiTheme="minorHAnsi" w:hAnsiTheme="minorHAnsi" w:cstheme="minorHAnsi"/>
          <w:sz w:val="22"/>
          <w:szCs w:val="22"/>
        </w:rPr>
        <w:t>PREHODNA IN KONČNA DOLOČILA</w:t>
      </w:r>
      <w:bookmarkEnd w:id="35"/>
    </w:p>
    <w:p w14:paraId="0A915E36" w14:textId="77777777" w:rsidR="00D206D1" w:rsidRPr="00B61DA8" w:rsidRDefault="00D206D1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1C766920" w14:textId="77777777" w:rsidR="003229CD" w:rsidRPr="00B61DA8" w:rsidRDefault="003229CD" w:rsidP="003229CD">
      <w:pPr>
        <w:pStyle w:val="Naslov5"/>
        <w:ind w:left="0" w:firstLine="0"/>
        <w:rPr>
          <w:rFonts w:asciiTheme="minorHAnsi" w:hAnsiTheme="minorHAnsi" w:cstheme="minorHAnsi"/>
          <w:b w:val="0"/>
          <w:color w:val="auto"/>
          <w:sz w:val="22"/>
          <w:szCs w:val="22"/>
        </w:rPr>
      </w:pPr>
      <w:r w:rsidRPr="00B61DA8">
        <w:rPr>
          <w:rFonts w:asciiTheme="minorHAnsi" w:hAnsiTheme="minorHAnsi" w:cstheme="minorHAnsi"/>
          <w:b w:val="0"/>
          <w:color w:val="auto"/>
          <w:sz w:val="22"/>
          <w:szCs w:val="22"/>
        </w:rPr>
        <w:t>Za vse, kar ni zajeto s to pogodbo, veljajo določila obligacijskega zakonika, zakona o blagovnih rezervah in drugih veljavnih predpisov.</w:t>
      </w:r>
    </w:p>
    <w:p w14:paraId="49C18673" w14:textId="77777777" w:rsidR="00B14899" w:rsidRPr="00B61DA8" w:rsidRDefault="00B14899" w:rsidP="000A775C">
      <w:pPr>
        <w:rPr>
          <w:rFonts w:asciiTheme="minorHAnsi" w:hAnsiTheme="minorHAnsi" w:cstheme="minorHAnsi"/>
        </w:rPr>
      </w:pPr>
    </w:p>
    <w:p w14:paraId="204FC066" w14:textId="77777777" w:rsidR="00AE3EA3" w:rsidRPr="00B61DA8" w:rsidRDefault="00AE3EA3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722EAB89" w14:textId="77777777" w:rsidR="003229CD" w:rsidRPr="00B61DA8" w:rsidRDefault="003229CD" w:rsidP="003229CD">
      <w:pPr>
        <w:pStyle w:val="Telobesedila"/>
        <w:spacing w:after="0"/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Morebitne spore</w:t>
      </w:r>
      <w:r w:rsidRPr="00B61DA8">
        <w:rPr>
          <w:rFonts w:asciiTheme="minorHAnsi" w:hAnsiTheme="minorHAnsi" w:cstheme="minorHAnsi"/>
          <w:lang w:val="sl-SI"/>
        </w:rPr>
        <w:t>, ki bi nastali v zvezi z izvajanjem te pogodbe,</w:t>
      </w:r>
      <w:r w:rsidRPr="00B61DA8">
        <w:rPr>
          <w:rFonts w:asciiTheme="minorHAnsi" w:hAnsiTheme="minorHAnsi" w:cstheme="minorHAnsi"/>
        </w:rPr>
        <w:t xml:space="preserve"> bosta pogodbeni stranki reševali sporazumno. V primeru, da do</w:t>
      </w:r>
      <w:r w:rsidRPr="00B61DA8">
        <w:rPr>
          <w:rFonts w:asciiTheme="minorHAnsi" w:hAnsiTheme="minorHAnsi" w:cstheme="minorHAnsi"/>
          <w:lang w:val="sl-SI"/>
        </w:rPr>
        <w:t xml:space="preserve"> </w:t>
      </w:r>
      <w:r w:rsidRPr="00B61DA8">
        <w:rPr>
          <w:rFonts w:asciiTheme="minorHAnsi" w:hAnsiTheme="minorHAnsi" w:cstheme="minorHAnsi"/>
        </w:rPr>
        <w:t>sporazuma ne bi prišlo, je za reševanje sporov po tej pogodbi pristojno sodišč</w:t>
      </w:r>
      <w:r w:rsidRPr="00B61DA8">
        <w:rPr>
          <w:rFonts w:asciiTheme="minorHAnsi" w:hAnsiTheme="minorHAnsi" w:cstheme="minorHAnsi"/>
          <w:lang w:val="sl-SI"/>
        </w:rPr>
        <w:t>e</w:t>
      </w:r>
      <w:r w:rsidRPr="00B61DA8">
        <w:rPr>
          <w:rFonts w:asciiTheme="minorHAnsi" w:hAnsiTheme="minorHAnsi" w:cstheme="minorHAnsi"/>
        </w:rPr>
        <w:t xml:space="preserve"> v Ljubljani.</w:t>
      </w:r>
    </w:p>
    <w:p w14:paraId="6BA79DA1" w14:textId="77777777" w:rsidR="00120FAA" w:rsidRPr="00B61DA8" w:rsidRDefault="00120FAA" w:rsidP="00492B79">
      <w:pPr>
        <w:pStyle w:val="Telobesedila"/>
        <w:spacing w:after="0"/>
        <w:rPr>
          <w:rFonts w:asciiTheme="minorHAnsi" w:hAnsiTheme="minorHAnsi" w:cstheme="minorHAnsi"/>
        </w:rPr>
      </w:pPr>
    </w:p>
    <w:p w14:paraId="4512D94D" w14:textId="77777777" w:rsidR="00AE3EA3" w:rsidRPr="00B61DA8" w:rsidRDefault="00AE3EA3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</w:p>
    <w:p w14:paraId="27DB85DC" w14:textId="23FC6096" w:rsidR="0021770C" w:rsidRPr="00B61DA8" w:rsidRDefault="0021770C" w:rsidP="0021770C">
      <w:pPr>
        <w:rPr>
          <w:rFonts w:asciiTheme="minorHAnsi" w:hAnsiTheme="minorHAnsi" w:cstheme="minorHAnsi"/>
          <w:i/>
        </w:rPr>
      </w:pPr>
      <w:r w:rsidRPr="00B61DA8">
        <w:rPr>
          <w:rFonts w:asciiTheme="minorHAnsi" w:hAnsiTheme="minorHAnsi" w:cstheme="minorHAnsi"/>
        </w:rPr>
        <w:t xml:space="preserve">Pogodba je podpisana v </w:t>
      </w:r>
      <w:r w:rsidR="005310B3" w:rsidRPr="00B61DA8">
        <w:rPr>
          <w:rFonts w:asciiTheme="minorHAnsi" w:hAnsiTheme="minorHAnsi" w:cstheme="minorHAnsi"/>
        </w:rPr>
        <w:t>dveh</w:t>
      </w:r>
      <w:r w:rsidRPr="00B61DA8">
        <w:rPr>
          <w:rFonts w:asciiTheme="minorHAnsi" w:hAnsiTheme="minorHAnsi" w:cstheme="minorHAnsi"/>
        </w:rPr>
        <w:t xml:space="preserve"> (</w:t>
      </w:r>
      <w:r w:rsidR="005310B3" w:rsidRPr="00B61DA8">
        <w:rPr>
          <w:rFonts w:asciiTheme="minorHAnsi" w:hAnsiTheme="minorHAnsi" w:cstheme="minorHAnsi"/>
        </w:rPr>
        <w:t>2</w:t>
      </w:r>
      <w:r w:rsidRPr="00B61DA8">
        <w:rPr>
          <w:rFonts w:asciiTheme="minorHAnsi" w:hAnsiTheme="minorHAnsi" w:cstheme="minorHAnsi"/>
        </w:rPr>
        <w:t xml:space="preserve">) originalnih izvodih, tako da vsaka pogodbena stranka prejme po </w:t>
      </w:r>
      <w:r w:rsidR="005310B3" w:rsidRPr="00B61DA8">
        <w:rPr>
          <w:rFonts w:asciiTheme="minorHAnsi" w:hAnsiTheme="minorHAnsi" w:cstheme="minorHAnsi"/>
        </w:rPr>
        <w:t>en</w:t>
      </w:r>
      <w:r w:rsidRPr="00B61DA8">
        <w:rPr>
          <w:rFonts w:asciiTheme="minorHAnsi" w:hAnsiTheme="minorHAnsi" w:cstheme="minorHAnsi"/>
        </w:rPr>
        <w:t xml:space="preserve"> (</w:t>
      </w:r>
      <w:r w:rsidR="005310B3" w:rsidRPr="00B61DA8">
        <w:rPr>
          <w:rFonts w:asciiTheme="minorHAnsi" w:hAnsiTheme="minorHAnsi" w:cstheme="minorHAnsi"/>
        </w:rPr>
        <w:t>1</w:t>
      </w:r>
      <w:r w:rsidRPr="00B61DA8">
        <w:rPr>
          <w:rFonts w:asciiTheme="minorHAnsi" w:hAnsiTheme="minorHAnsi" w:cstheme="minorHAnsi"/>
        </w:rPr>
        <w:t>) originaln</w:t>
      </w:r>
      <w:r w:rsidR="005310B3" w:rsidRPr="00B61DA8">
        <w:rPr>
          <w:rFonts w:asciiTheme="minorHAnsi" w:hAnsiTheme="minorHAnsi" w:cstheme="minorHAnsi"/>
        </w:rPr>
        <w:t>i</w:t>
      </w:r>
      <w:r w:rsidRPr="00B61DA8">
        <w:rPr>
          <w:rFonts w:asciiTheme="minorHAnsi" w:hAnsiTheme="minorHAnsi" w:cstheme="minorHAnsi"/>
        </w:rPr>
        <w:t xml:space="preserve"> izvod.</w:t>
      </w:r>
      <w:r w:rsidRPr="00B61DA8">
        <w:rPr>
          <w:rFonts w:asciiTheme="minorHAnsi" w:hAnsiTheme="minorHAnsi" w:cstheme="minorHAnsi"/>
          <w:i/>
        </w:rPr>
        <w:t xml:space="preserve"> </w:t>
      </w:r>
    </w:p>
    <w:p w14:paraId="1F36EFAD" w14:textId="77777777" w:rsidR="00AE3EA3" w:rsidRPr="00B61DA8" w:rsidRDefault="00AE3EA3" w:rsidP="000A775C">
      <w:pPr>
        <w:jc w:val="center"/>
        <w:rPr>
          <w:rFonts w:asciiTheme="minorHAnsi" w:hAnsiTheme="minorHAnsi" w:cstheme="minorHAnsi"/>
          <w:b/>
          <w:bCs/>
        </w:rPr>
      </w:pPr>
    </w:p>
    <w:p w14:paraId="19958190" w14:textId="77777777" w:rsidR="00762580" w:rsidRPr="00B61DA8" w:rsidRDefault="00AE3EA3" w:rsidP="00DE184E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>člen</w:t>
      </w:r>
      <w:r w:rsidR="00762580" w:rsidRPr="00B61DA8">
        <w:rPr>
          <w:rFonts w:asciiTheme="minorHAnsi" w:hAnsiTheme="minorHAnsi" w:cstheme="minorHAnsi"/>
          <w:b/>
        </w:rPr>
        <w:t xml:space="preserve"> </w:t>
      </w:r>
    </w:p>
    <w:p w14:paraId="50B0DE2B" w14:textId="7A412C56" w:rsidR="003229CD" w:rsidRPr="00B61DA8" w:rsidRDefault="003229CD" w:rsidP="003229CD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lastRenderedPageBreak/>
        <w:t xml:space="preserve">Pogodba je sklenjena z dnem podpisa obeh pogodbenih strank in stopi v veljavo pod odložnim pogojem predložitve finančnega zavarovanja za dobro izvedbo pogodbenih obveznosti. </w:t>
      </w:r>
    </w:p>
    <w:p w14:paraId="2C480398" w14:textId="77777777" w:rsidR="003229CD" w:rsidRPr="00B61DA8" w:rsidRDefault="003229CD" w:rsidP="003229CD">
      <w:pPr>
        <w:rPr>
          <w:rFonts w:asciiTheme="minorHAnsi" w:hAnsiTheme="minorHAnsi" w:cstheme="minorHAnsi"/>
        </w:rPr>
      </w:pPr>
    </w:p>
    <w:p w14:paraId="7FE6486F" w14:textId="25377AB6" w:rsidR="00510E91" w:rsidRPr="00B61DA8" w:rsidRDefault="00510E91" w:rsidP="00510E91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Pogodba velja do izpolnitve vseh pogodbenih obveznosti s strani pogodbenih strank s tem, da se skladiščenje blaga</w:t>
      </w:r>
      <w:r w:rsidR="005A6008" w:rsidRPr="00B61DA8">
        <w:rPr>
          <w:rFonts w:asciiTheme="minorHAnsi" w:hAnsiTheme="minorHAnsi" w:cstheme="minorHAnsi"/>
        </w:rPr>
        <w:t xml:space="preserve"> in plačilo skladiščenja </w:t>
      </w:r>
      <w:r w:rsidRPr="00B61DA8">
        <w:rPr>
          <w:rFonts w:asciiTheme="minorHAnsi" w:hAnsiTheme="minorHAnsi" w:cstheme="minorHAnsi"/>
        </w:rPr>
        <w:t xml:space="preserve">izvaja </w:t>
      </w:r>
      <w:r w:rsidR="00FC1033" w:rsidRPr="00B61DA8">
        <w:rPr>
          <w:rFonts w:asciiTheme="minorHAnsi" w:hAnsiTheme="minorHAnsi" w:cstheme="minorHAnsi"/>
        </w:rPr>
        <w:t>od</w:t>
      </w:r>
      <w:r w:rsidRPr="00B61DA8">
        <w:rPr>
          <w:rFonts w:asciiTheme="minorHAnsi" w:hAnsiTheme="minorHAnsi" w:cstheme="minorHAnsi"/>
        </w:rPr>
        <w:t xml:space="preserve"> 1.1.2024.</w:t>
      </w:r>
    </w:p>
    <w:p w14:paraId="0086856F" w14:textId="0DAA8B04" w:rsidR="00510E91" w:rsidRPr="00B61DA8" w:rsidRDefault="00510E91" w:rsidP="000A775C">
      <w:pPr>
        <w:rPr>
          <w:rFonts w:asciiTheme="minorHAnsi" w:hAnsiTheme="minorHAnsi" w:cstheme="minorHAnsi"/>
        </w:rPr>
      </w:pPr>
    </w:p>
    <w:p w14:paraId="6030B66E" w14:textId="77777777" w:rsidR="000906C1" w:rsidRPr="00B61DA8" w:rsidRDefault="000906C1" w:rsidP="000906C1">
      <w:pPr>
        <w:pStyle w:val="Odstavekseznama"/>
        <w:numPr>
          <w:ilvl w:val="0"/>
          <w:numId w:val="1"/>
        </w:numPr>
        <w:spacing w:line="240" w:lineRule="auto"/>
        <w:jc w:val="center"/>
        <w:rPr>
          <w:rFonts w:asciiTheme="minorHAnsi" w:hAnsiTheme="minorHAnsi" w:cstheme="minorHAnsi"/>
          <w:b/>
        </w:rPr>
      </w:pPr>
      <w:r w:rsidRPr="00B61DA8">
        <w:rPr>
          <w:rFonts w:asciiTheme="minorHAnsi" w:hAnsiTheme="minorHAnsi" w:cstheme="minorHAnsi"/>
          <w:b/>
        </w:rPr>
        <w:t xml:space="preserve">člen </w:t>
      </w:r>
    </w:p>
    <w:p w14:paraId="62A3E028" w14:textId="7250DB2B" w:rsidR="00510E91" w:rsidRPr="00B61DA8" w:rsidRDefault="000906C1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 xml:space="preserve">Z začetkom uporabe te pogodbe prenehata veljati naslednji pogodbi: </w:t>
      </w:r>
    </w:p>
    <w:p w14:paraId="19C5C657" w14:textId="0A295EA1" w:rsidR="000906C1" w:rsidRPr="00B61DA8" w:rsidRDefault="000906C1" w:rsidP="000A775C">
      <w:pPr>
        <w:rPr>
          <w:rFonts w:asciiTheme="minorHAnsi" w:hAnsiTheme="minorHAnsi" w:cstheme="minorHAnsi"/>
        </w:rPr>
      </w:pPr>
      <w:r w:rsidRPr="00B61DA8">
        <w:rPr>
          <w:rFonts w:asciiTheme="minorHAnsi" w:hAnsiTheme="minorHAnsi" w:cstheme="minorHAnsi"/>
        </w:rPr>
        <w:t>Pogodba o skladiščenju in obnavljanju državnih blagovnih rezerv št. 2010-440 z dne 31.1.2011 z vsemi pripadajočimi aneksi in Pogodba o skladiščenju in obnavljanju državnih blagovnih rezerv št. 2021-084 z dne 15.2.2021 z vsemi pripadajočimi aneksi.</w:t>
      </w:r>
    </w:p>
    <w:p w14:paraId="702005CD" w14:textId="77777777" w:rsidR="000906C1" w:rsidRPr="00B61DA8" w:rsidRDefault="000906C1" w:rsidP="000A775C">
      <w:pPr>
        <w:rPr>
          <w:rFonts w:asciiTheme="minorHAnsi" w:hAnsiTheme="minorHAnsi" w:cstheme="minorHAnsi"/>
        </w:rPr>
      </w:pPr>
    </w:p>
    <w:p w14:paraId="416959B8" w14:textId="77777777" w:rsidR="000906C1" w:rsidRPr="00B61DA8" w:rsidRDefault="000906C1" w:rsidP="000A775C">
      <w:pPr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266"/>
        <w:tblOverlap w:val="never"/>
        <w:tblW w:w="0" w:type="auto"/>
        <w:tblLook w:val="01E0" w:firstRow="1" w:lastRow="1" w:firstColumn="1" w:lastColumn="1" w:noHBand="0" w:noVBand="0"/>
      </w:tblPr>
      <w:tblGrid>
        <w:gridCol w:w="4368"/>
        <w:gridCol w:w="4702"/>
      </w:tblGrid>
      <w:tr w:rsidR="00762580" w:rsidRPr="00B61DA8" w14:paraId="306A4536" w14:textId="77777777" w:rsidTr="00510E91">
        <w:trPr>
          <w:trHeight w:val="1076"/>
        </w:trPr>
        <w:tc>
          <w:tcPr>
            <w:tcW w:w="4368" w:type="dxa"/>
          </w:tcPr>
          <w:p w14:paraId="2A34E171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IZVAJALEC</w:t>
            </w:r>
          </w:p>
          <w:p w14:paraId="49B97B2D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6BB74B7E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…………………………..</w:t>
            </w:r>
          </w:p>
          <w:p w14:paraId="71D816B5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direktor</w:t>
            </w:r>
          </w:p>
        </w:tc>
        <w:tc>
          <w:tcPr>
            <w:tcW w:w="4702" w:type="dxa"/>
          </w:tcPr>
          <w:p w14:paraId="09EC1A5D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NAROČNIK</w:t>
            </w:r>
          </w:p>
          <w:p w14:paraId="41BC17F5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26FEFF81" w14:textId="77777777" w:rsidR="003229CD" w:rsidRPr="00B61DA8" w:rsidRDefault="003229CD" w:rsidP="003229CD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mag. Andrej KUŽNER</w:t>
            </w:r>
          </w:p>
          <w:p w14:paraId="1F9CCD6F" w14:textId="1C94253C" w:rsidR="003229CD" w:rsidRPr="00B61DA8" w:rsidRDefault="00E7546D" w:rsidP="003229CD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direktor</w:t>
            </w:r>
          </w:p>
          <w:p w14:paraId="7C17998A" w14:textId="284FC8C2" w:rsidR="00762580" w:rsidRPr="00B61DA8" w:rsidRDefault="00762580" w:rsidP="003229C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2580" w:rsidRPr="00B61DA8" w14:paraId="0A661463" w14:textId="77777777" w:rsidTr="00510E91">
        <w:tc>
          <w:tcPr>
            <w:tcW w:w="4368" w:type="dxa"/>
          </w:tcPr>
          <w:p w14:paraId="77EDE8AE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7D0440A9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27319180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33A7A9F3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………………………….</w:t>
            </w:r>
          </w:p>
          <w:p w14:paraId="422FAFEF" w14:textId="77777777" w:rsidR="00702A9C" w:rsidRPr="00B61DA8" w:rsidRDefault="00702A9C" w:rsidP="000A775C">
            <w:pPr>
              <w:jc w:val="left"/>
              <w:rPr>
                <w:rFonts w:asciiTheme="minorHAnsi" w:hAnsiTheme="minorHAnsi" w:cstheme="minorHAnsi"/>
              </w:rPr>
            </w:pPr>
          </w:p>
          <w:p w14:paraId="6901E030" w14:textId="77777777" w:rsidR="005161A8" w:rsidRPr="00B61DA8" w:rsidRDefault="005161A8" w:rsidP="000A775C">
            <w:pPr>
              <w:jc w:val="left"/>
              <w:rPr>
                <w:rFonts w:asciiTheme="minorHAnsi" w:hAnsiTheme="minorHAnsi" w:cstheme="minorHAnsi"/>
              </w:rPr>
            </w:pPr>
          </w:p>
          <w:p w14:paraId="3A7D49CD" w14:textId="37F910AF" w:rsidR="00762580" w:rsidRPr="00B61DA8" w:rsidRDefault="00762580" w:rsidP="000A775C">
            <w:pPr>
              <w:jc w:val="left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Številka pogodbe:</w:t>
            </w:r>
            <w:r w:rsidR="00F74F84" w:rsidRPr="00B61DA8">
              <w:rPr>
                <w:rFonts w:asciiTheme="minorHAnsi" w:hAnsiTheme="minorHAnsi" w:cstheme="minorHAnsi"/>
              </w:rPr>
              <w:t xml:space="preserve"> _______________</w:t>
            </w:r>
          </w:p>
          <w:p w14:paraId="73851F7A" w14:textId="77777777" w:rsidR="00762580" w:rsidRPr="00B61DA8" w:rsidRDefault="00762580" w:rsidP="000A775C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Datum:</w:t>
            </w:r>
            <w:r w:rsidR="00F74F84" w:rsidRPr="00B61DA8">
              <w:rPr>
                <w:rFonts w:asciiTheme="minorHAnsi" w:hAnsiTheme="minorHAnsi" w:cstheme="minorHAnsi"/>
              </w:rPr>
              <w:t xml:space="preserve"> _____________</w:t>
            </w:r>
          </w:p>
        </w:tc>
        <w:tc>
          <w:tcPr>
            <w:tcW w:w="4702" w:type="dxa"/>
          </w:tcPr>
          <w:p w14:paraId="55157BA3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343500D8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</w:p>
          <w:p w14:paraId="706E3622" w14:textId="77777777" w:rsidR="00762580" w:rsidRPr="00B61DA8" w:rsidRDefault="00762580" w:rsidP="000A775C">
            <w:pPr>
              <w:jc w:val="center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 xml:space="preserve">    ZAVOD REPUBLIKE SLOVENIJE ZA BLAGOVNE REZERVE</w:t>
            </w:r>
          </w:p>
          <w:p w14:paraId="4F1FA41F" w14:textId="77777777" w:rsidR="00702A9C" w:rsidRPr="00B61DA8" w:rsidRDefault="00702A9C" w:rsidP="000A775C">
            <w:pPr>
              <w:jc w:val="left"/>
              <w:rPr>
                <w:rFonts w:asciiTheme="minorHAnsi" w:hAnsiTheme="minorHAnsi" w:cstheme="minorHAnsi"/>
              </w:rPr>
            </w:pPr>
          </w:p>
          <w:p w14:paraId="5B3C108E" w14:textId="77777777" w:rsidR="005161A8" w:rsidRPr="00B61DA8" w:rsidRDefault="005161A8" w:rsidP="000A775C">
            <w:pPr>
              <w:jc w:val="left"/>
              <w:rPr>
                <w:rFonts w:asciiTheme="minorHAnsi" w:hAnsiTheme="minorHAnsi" w:cstheme="minorHAnsi"/>
              </w:rPr>
            </w:pPr>
          </w:p>
          <w:p w14:paraId="0BE81726" w14:textId="77E9B119" w:rsidR="00762580" w:rsidRPr="00B61DA8" w:rsidRDefault="00762580" w:rsidP="000A775C">
            <w:pPr>
              <w:jc w:val="left"/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Številka pogodbe:</w:t>
            </w:r>
            <w:r w:rsidR="00F74F84" w:rsidRPr="00B61DA8">
              <w:rPr>
                <w:rFonts w:asciiTheme="minorHAnsi" w:hAnsiTheme="minorHAnsi" w:cstheme="minorHAnsi"/>
              </w:rPr>
              <w:t xml:space="preserve"> ________________</w:t>
            </w:r>
          </w:p>
          <w:p w14:paraId="61CCD722" w14:textId="77777777" w:rsidR="00762580" w:rsidRPr="00B61DA8" w:rsidRDefault="00762580" w:rsidP="000A775C">
            <w:pPr>
              <w:rPr>
                <w:rFonts w:asciiTheme="minorHAnsi" w:hAnsiTheme="minorHAnsi" w:cstheme="minorHAnsi"/>
              </w:rPr>
            </w:pPr>
            <w:r w:rsidRPr="00B61DA8">
              <w:rPr>
                <w:rFonts w:asciiTheme="minorHAnsi" w:hAnsiTheme="minorHAnsi" w:cstheme="minorHAnsi"/>
              </w:rPr>
              <w:t>Datum:</w:t>
            </w:r>
            <w:r w:rsidR="00F74F84" w:rsidRPr="00B61DA8">
              <w:rPr>
                <w:rFonts w:asciiTheme="minorHAnsi" w:hAnsiTheme="minorHAnsi" w:cstheme="minorHAnsi"/>
              </w:rPr>
              <w:t xml:space="preserve"> ___________</w:t>
            </w:r>
          </w:p>
        </w:tc>
      </w:tr>
    </w:tbl>
    <w:p w14:paraId="0928D610" w14:textId="2B1466FF" w:rsidR="00BC2412" w:rsidRPr="00B61DA8" w:rsidRDefault="00BC2412" w:rsidP="000A775C">
      <w:pPr>
        <w:rPr>
          <w:rFonts w:asciiTheme="minorHAnsi" w:hAnsiTheme="minorHAnsi" w:cstheme="minorHAnsi"/>
        </w:rPr>
      </w:pPr>
    </w:p>
    <w:p w14:paraId="48C02020" w14:textId="0D9D3D26" w:rsidR="00510E91" w:rsidRPr="00B61DA8" w:rsidRDefault="00510E91" w:rsidP="000A775C">
      <w:pPr>
        <w:rPr>
          <w:rFonts w:asciiTheme="minorHAnsi" w:hAnsiTheme="minorHAnsi" w:cstheme="minorHAnsi"/>
        </w:rPr>
      </w:pPr>
    </w:p>
    <w:p w14:paraId="643FA641" w14:textId="78DA0871" w:rsidR="00510E91" w:rsidRPr="00B61DA8" w:rsidRDefault="00510E91" w:rsidP="000A775C">
      <w:pPr>
        <w:rPr>
          <w:rFonts w:asciiTheme="minorHAnsi" w:hAnsiTheme="minorHAnsi" w:cstheme="minorHAnsi"/>
        </w:rPr>
      </w:pPr>
    </w:p>
    <w:p w14:paraId="5F82C86A" w14:textId="77777777" w:rsidR="00510E91" w:rsidRPr="00B61DA8" w:rsidRDefault="00510E91" w:rsidP="000A775C">
      <w:pPr>
        <w:rPr>
          <w:rFonts w:asciiTheme="minorHAnsi" w:hAnsiTheme="minorHAnsi" w:cstheme="minorHAnsi"/>
        </w:rPr>
      </w:pPr>
    </w:p>
    <w:sectPr w:rsidR="00510E91" w:rsidRPr="00B61DA8" w:rsidSect="00800DA1">
      <w:head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00CCB" w16cex:dateUtc="2023-07-05T1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1432" w14:textId="77777777" w:rsidR="00AE10B5" w:rsidRDefault="00AE10B5">
      <w:r>
        <w:separator/>
      </w:r>
    </w:p>
  </w:endnote>
  <w:endnote w:type="continuationSeparator" w:id="0">
    <w:p w14:paraId="21EE8D1B" w14:textId="77777777" w:rsidR="00AE10B5" w:rsidRDefault="00AE10B5">
      <w:r>
        <w:continuationSeparator/>
      </w:r>
    </w:p>
  </w:endnote>
  <w:endnote w:type="continuationNotice" w:id="1">
    <w:p w14:paraId="65D80D0E" w14:textId="77777777" w:rsidR="00AE10B5" w:rsidRDefault="00AE1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B9678" w14:textId="371E9247" w:rsidR="00AE10B5" w:rsidRPr="00526E26" w:rsidRDefault="00AE10B5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14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14</w:t>
    </w:r>
    <w:r w:rsidRPr="00526E26">
      <w:rPr>
        <w:rStyle w:val="tevilkastrani"/>
      </w:rPr>
      <w:fldChar w:fldCharType="end"/>
    </w:r>
  </w:p>
  <w:p w14:paraId="4EF82A12" w14:textId="77777777" w:rsidR="00AE10B5" w:rsidRDefault="00AE10B5"/>
  <w:p w14:paraId="2172E263" w14:textId="77777777" w:rsidR="00AE10B5" w:rsidRPr="00FC6CF0" w:rsidRDefault="00AE10B5" w:rsidP="00001218">
    <w:pPr>
      <w:pStyle w:val="Glava"/>
      <w:rPr>
        <w:rFonts w:cs="Arial"/>
        <w:sz w:val="2"/>
        <w:szCs w:val="2"/>
      </w:rPr>
    </w:pPr>
  </w:p>
  <w:p w14:paraId="4F63AE61" w14:textId="77777777" w:rsidR="00AE10B5" w:rsidRPr="00FC6CF0" w:rsidRDefault="00AE10B5">
    <w:pPr>
      <w:pStyle w:val="Glava"/>
      <w:rPr>
        <w:rFonts w:cs="Arial"/>
        <w:sz w:val="2"/>
        <w:szCs w:val="2"/>
      </w:rPr>
    </w:pPr>
  </w:p>
  <w:p w14:paraId="3E25A4D7" w14:textId="77777777" w:rsidR="00AE10B5" w:rsidRPr="00FC6CF0" w:rsidRDefault="00AE10B5" w:rsidP="00800DA1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73123" w14:textId="2CD45F7C" w:rsidR="00AE10B5" w:rsidRPr="00526E26" w:rsidRDefault="00AE10B5" w:rsidP="00346BC8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14</w:t>
    </w:r>
    <w:r w:rsidRPr="00526E26">
      <w:rPr>
        <w:rStyle w:val="tevilkastrani"/>
      </w:rPr>
      <w:fldChar w:fldCharType="end"/>
    </w:r>
  </w:p>
  <w:p w14:paraId="4604F597" w14:textId="77777777" w:rsidR="00AE10B5" w:rsidRDefault="00AE10B5" w:rsidP="00346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9D9C0" w14:textId="77777777" w:rsidR="00AE10B5" w:rsidRDefault="00AE10B5">
      <w:r>
        <w:separator/>
      </w:r>
    </w:p>
  </w:footnote>
  <w:footnote w:type="continuationSeparator" w:id="0">
    <w:p w14:paraId="0EDC860D" w14:textId="77777777" w:rsidR="00AE10B5" w:rsidRDefault="00AE10B5">
      <w:r>
        <w:continuationSeparator/>
      </w:r>
    </w:p>
  </w:footnote>
  <w:footnote w:type="continuationNotice" w:id="1">
    <w:p w14:paraId="1287FE66" w14:textId="77777777" w:rsidR="00AE10B5" w:rsidRDefault="00AE1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AE10B5" w:rsidRPr="00A1445A" w14:paraId="477F4E0D" w14:textId="77777777" w:rsidTr="00D80C2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78726A" w14:textId="77777777" w:rsidR="00AE10B5" w:rsidRPr="00A04B00" w:rsidRDefault="00AE10B5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0DCA08D4" w14:textId="77777777" w:rsidR="00AE10B5" w:rsidRPr="00A04B00" w:rsidRDefault="00AE10B5" w:rsidP="0032212C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1AC168F6" w14:textId="77777777" w:rsidR="00AE10B5" w:rsidRPr="00A04B00" w:rsidRDefault="00AE10B5" w:rsidP="0032212C">
          <w:pPr>
            <w:ind w:right="6"/>
            <w:rPr>
              <w:rFonts w:cs="Arial"/>
              <w:color w:val="000000"/>
              <w:spacing w:val="-2"/>
            </w:rPr>
          </w:pPr>
        </w:p>
        <w:p w14:paraId="08E464D6" w14:textId="77777777" w:rsidR="00AE10B5" w:rsidRPr="00C0552D" w:rsidRDefault="00AE10B5" w:rsidP="0032212C">
          <w:pPr>
            <w:ind w:right="6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CFD1373" w14:textId="77777777" w:rsidR="00AE10B5" w:rsidRPr="00C0552D" w:rsidRDefault="00AE10B5" w:rsidP="0032212C">
          <w:pPr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3DFF4F9" w14:textId="77777777" w:rsidR="00AE10B5" w:rsidRPr="00A1445A" w:rsidRDefault="00AE10B5" w:rsidP="0032212C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278AF71" wp14:editId="4AEF742B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1C5D843" w14:textId="77777777" w:rsidR="00AE10B5" w:rsidRDefault="00AE10B5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E065A15" w14:textId="77777777" w:rsidR="00AE10B5" w:rsidRPr="00A1445A" w:rsidRDefault="00AE10B5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4BAA601" w14:textId="77777777" w:rsidR="00AE10B5" w:rsidRPr="00A1445A" w:rsidRDefault="00AE10B5" w:rsidP="0032212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AE10B5" w:rsidRPr="00A1445A" w14:paraId="6AFB445B" w14:textId="77777777" w:rsidTr="00D80C2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E232D1" w14:textId="052AB5B3" w:rsidR="00AE10B5" w:rsidRPr="009136FE" w:rsidRDefault="00AE10B5" w:rsidP="0032212C">
          <w:pPr>
            <w:ind w:right="6"/>
            <w:rPr>
              <w:rFonts w:cs="Arial"/>
              <w:color w:val="000000"/>
              <w:sz w:val="18"/>
              <w:szCs w:val="18"/>
            </w:rPr>
          </w:pPr>
          <w:r w:rsidRPr="009136FE">
            <w:rPr>
              <w:rFonts w:cs="Arial"/>
              <w:color w:val="000000"/>
              <w:sz w:val="18"/>
              <w:szCs w:val="18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75C483EB" w14:textId="77777777" w:rsidR="00AE10B5" w:rsidRPr="00A1445A" w:rsidRDefault="00AE10B5" w:rsidP="0032212C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0F05C24A" w14:textId="77777777" w:rsidR="00AE10B5" w:rsidRPr="00977346" w:rsidRDefault="00AE10B5" w:rsidP="0032212C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cs="Arial"/>
              <w:color w:val="000000"/>
              <w:sz w:val="16"/>
              <w:szCs w:val="16"/>
            </w:rPr>
          </w:pPr>
          <w:r w:rsidRPr="00977346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7</w:t>
          </w:r>
        </w:p>
      </w:tc>
    </w:tr>
  </w:tbl>
  <w:p w14:paraId="447A4F18" w14:textId="77777777" w:rsidR="00AE10B5" w:rsidRPr="00346BC8" w:rsidRDefault="00AE10B5" w:rsidP="00346BC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523F8" w14:textId="77777777" w:rsidR="00AE10B5" w:rsidRDefault="00AE10B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B4C63"/>
    <w:multiLevelType w:val="hybridMultilevel"/>
    <w:tmpl w:val="7892DEA6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E40BC"/>
    <w:multiLevelType w:val="hybridMultilevel"/>
    <w:tmpl w:val="0DE2F618"/>
    <w:lvl w:ilvl="0" w:tplc="CF4E875A">
      <w:start w:val="20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5CA9"/>
    <w:multiLevelType w:val="hybridMultilevel"/>
    <w:tmpl w:val="07CCA07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997437"/>
    <w:multiLevelType w:val="hybridMultilevel"/>
    <w:tmpl w:val="E140067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C1589B"/>
    <w:multiLevelType w:val="hybridMultilevel"/>
    <w:tmpl w:val="0C6A8B14"/>
    <w:lvl w:ilvl="0" w:tplc="32FA0EA8">
      <w:start w:val="20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5B138DF"/>
    <w:multiLevelType w:val="hybridMultilevel"/>
    <w:tmpl w:val="E09AF6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4B2924"/>
    <w:multiLevelType w:val="hybridMultilevel"/>
    <w:tmpl w:val="0EBA548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0036A8"/>
    <w:multiLevelType w:val="hybridMultilevel"/>
    <w:tmpl w:val="1BFE51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215C9"/>
    <w:multiLevelType w:val="hybridMultilevel"/>
    <w:tmpl w:val="F4D8C6CA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C0CEC"/>
    <w:multiLevelType w:val="hybridMultilevel"/>
    <w:tmpl w:val="E4345BC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C9649F"/>
    <w:multiLevelType w:val="multilevel"/>
    <w:tmpl w:val="76041D6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ED3C75"/>
    <w:multiLevelType w:val="hybridMultilevel"/>
    <w:tmpl w:val="7C80C1AC"/>
    <w:lvl w:ilvl="0" w:tplc="3EE4393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E1AEC"/>
    <w:multiLevelType w:val="hybridMultilevel"/>
    <w:tmpl w:val="15A244E2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F3B1C"/>
    <w:multiLevelType w:val="hybridMultilevel"/>
    <w:tmpl w:val="71263AEE"/>
    <w:lvl w:ilvl="0" w:tplc="17624D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215295"/>
    <w:multiLevelType w:val="hybridMultilevel"/>
    <w:tmpl w:val="D78247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A76E76"/>
    <w:multiLevelType w:val="hybridMultilevel"/>
    <w:tmpl w:val="F5E87F1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4D4C4E"/>
    <w:multiLevelType w:val="hybridMultilevel"/>
    <w:tmpl w:val="48AC71E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016941"/>
    <w:multiLevelType w:val="hybridMultilevel"/>
    <w:tmpl w:val="3B105A4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9444A1"/>
    <w:multiLevelType w:val="hybridMultilevel"/>
    <w:tmpl w:val="4E1CFD2C"/>
    <w:lvl w:ilvl="0" w:tplc="00000013">
      <w:numFmt w:val="bullet"/>
      <w:lvlText w:val="-"/>
      <w:lvlJc w:val="left"/>
      <w:pPr>
        <w:ind w:left="2062" w:hanging="360"/>
      </w:pPr>
      <w:rPr>
        <w:rFonts w:ascii="Calibri" w:hAnsi="Calibri" w:cs="Times New Roman"/>
      </w:rPr>
    </w:lvl>
    <w:lvl w:ilvl="1" w:tplc="0424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23" w15:restartNumberingAfterBreak="0">
    <w:nsid w:val="52A72965"/>
    <w:multiLevelType w:val="hybridMultilevel"/>
    <w:tmpl w:val="A37A02C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CE7881"/>
    <w:multiLevelType w:val="hybridMultilevel"/>
    <w:tmpl w:val="879AA55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5D92E8A"/>
    <w:multiLevelType w:val="hybridMultilevel"/>
    <w:tmpl w:val="494435A4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5234B8"/>
    <w:multiLevelType w:val="hybridMultilevel"/>
    <w:tmpl w:val="60749A24"/>
    <w:lvl w:ilvl="0" w:tplc="9E826E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E523DD"/>
    <w:multiLevelType w:val="hybridMultilevel"/>
    <w:tmpl w:val="3560FE96"/>
    <w:lvl w:ilvl="0" w:tplc="0424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0587C"/>
    <w:multiLevelType w:val="hybridMultilevel"/>
    <w:tmpl w:val="BE5E9808"/>
    <w:lvl w:ilvl="0" w:tplc="0424000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214FD"/>
    <w:multiLevelType w:val="hybridMultilevel"/>
    <w:tmpl w:val="1D187040"/>
    <w:lvl w:ilvl="0" w:tplc="472AA9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51084"/>
    <w:multiLevelType w:val="hybridMultilevel"/>
    <w:tmpl w:val="A0127DE0"/>
    <w:lvl w:ilvl="0" w:tplc="9E826E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44117"/>
    <w:multiLevelType w:val="hybridMultilevel"/>
    <w:tmpl w:val="7ECA72A2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44DF1"/>
    <w:multiLevelType w:val="hybridMultilevel"/>
    <w:tmpl w:val="CFA6C47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1938EB"/>
    <w:multiLevelType w:val="hybridMultilevel"/>
    <w:tmpl w:val="BDCCC78C"/>
    <w:lvl w:ilvl="0" w:tplc="E52454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36"/>
  </w:num>
  <w:num w:numId="4">
    <w:abstractNumId w:val="5"/>
  </w:num>
  <w:num w:numId="5">
    <w:abstractNumId w:val="32"/>
  </w:num>
  <w:num w:numId="6">
    <w:abstractNumId w:val="1"/>
  </w:num>
  <w:num w:numId="7">
    <w:abstractNumId w:val="9"/>
  </w:num>
  <w:num w:numId="8">
    <w:abstractNumId w:val="19"/>
  </w:num>
  <w:num w:numId="9">
    <w:abstractNumId w:val="23"/>
  </w:num>
  <w:num w:numId="10">
    <w:abstractNumId w:val="27"/>
  </w:num>
  <w:num w:numId="11">
    <w:abstractNumId w:val="3"/>
  </w:num>
  <w:num w:numId="12">
    <w:abstractNumId w:val="31"/>
  </w:num>
  <w:num w:numId="13">
    <w:abstractNumId w:val="26"/>
  </w:num>
  <w:num w:numId="14">
    <w:abstractNumId w:val="14"/>
  </w:num>
  <w:num w:numId="15">
    <w:abstractNumId w:val="34"/>
  </w:num>
  <w:num w:numId="16">
    <w:abstractNumId w:val="0"/>
  </w:num>
  <w:num w:numId="17">
    <w:abstractNumId w:val="13"/>
  </w:num>
  <w:num w:numId="18">
    <w:abstractNumId w:val="18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5"/>
  </w:num>
  <w:num w:numId="22">
    <w:abstractNumId w:val="2"/>
  </w:num>
  <w:num w:numId="23">
    <w:abstractNumId w:val="28"/>
  </w:num>
  <w:num w:numId="24">
    <w:abstractNumId w:val="29"/>
  </w:num>
  <w:num w:numId="25">
    <w:abstractNumId w:val="22"/>
  </w:num>
  <w:num w:numId="26">
    <w:abstractNumId w:val="20"/>
  </w:num>
  <w:num w:numId="27">
    <w:abstractNumId w:val="16"/>
  </w:num>
  <w:num w:numId="28">
    <w:abstractNumId w:val="7"/>
  </w:num>
  <w:num w:numId="29">
    <w:abstractNumId w:val="11"/>
  </w:num>
  <w:num w:numId="30">
    <w:abstractNumId w:val="10"/>
  </w:num>
  <w:num w:numId="31">
    <w:abstractNumId w:val="6"/>
  </w:num>
  <w:num w:numId="32">
    <w:abstractNumId w:val="24"/>
  </w:num>
  <w:num w:numId="33">
    <w:abstractNumId w:val="15"/>
  </w:num>
  <w:num w:numId="34">
    <w:abstractNumId w:val="21"/>
  </w:num>
  <w:num w:numId="35">
    <w:abstractNumId w:val="12"/>
  </w:num>
  <w:num w:numId="36">
    <w:abstractNumId w:val="25"/>
  </w:num>
  <w:num w:numId="37">
    <w:abstractNumId w:val="8"/>
  </w:num>
  <w:num w:numId="38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27"/>
    <w:rsid w:val="00001218"/>
    <w:rsid w:val="00001F8D"/>
    <w:rsid w:val="0000202A"/>
    <w:rsid w:val="0000361C"/>
    <w:rsid w:val="00005413"/>
    <w:rsid w:val="000059A8"/>
    <w:rsid w:val="00005F5F"/>
    <w:rsid w:val="00006B86"/>
    <w:rsid w:val="00006BCB"/>
    <w:rsid w:val="00007D3E"/>
    <w:rsid w:val="000115DA"/>
    <w:rsid w:val="00013B00"/>
    <w:rsid w:val="00015394"/>
    <w:rsid w:val="00015B5A"/>
    <w:rsid w:val="0002242F"/>
    <w:rsid w:val="00022E5E"/>
    <w:rsid w:val="00023E4D"/>
    <w:rsid w:val="00026663"/>
    <w:rsid w:val="00030D75"/>
    <w:rsid w:val="00032FE3"/>
    <w:rsid w:val="00034014"/>
    <w:rsid w:val="0003471E"/>
    <w:rsid w:val="00035543"/>
    <w:rsid w:val="00036135"/>
    <w:rsid w:val="00036373"/>
    <w:rsid w:val="00036A6D"/>
    <w:rsid w:val="000412BC"/>
    <w:rsid w:val="00041EB9"/>
    <w:rsid w:val="00042D0E"/>
    <w:rsid w:val="00043A39"/>
    <w:rsid w:val="000441D3"/>
    <w:rsid w:val="00044684"/>
    <w:rsid w:val="00044D52"/>
    <w:rsid w:val="00046CE2"/>
    <w:rsid w:val="00047507"/>
    <w:rsid w:val="0005065F"/>
    <w:rsid w:val="000546C2"/>
    <w:rsid w:val="000576FB"/>
    <w:rsid w:val="00060812"/>
    <w:rsid w:val="000611D0"/>
    <w:rsid w:val="000620D4"/>
    <w:rsid w:val="000654CB"/>
    <w:rsid w:val="00065D82"/>
    <w:rsid w:val="00071D42"/>
    <w:rsid w:val="00075D17"/>
    <w:rsid w:val="00075E79"/>
    <w:rsid w:val="00076C47"/>
    <w:rsid w:val="00080C3B"/>
    <w:rsid w:val="000825DD"/>
    <w:rsid w:val="000878B8"/>
    <w:rsid w:val="00087C9B"/>
    <w:rsid w:val="00090191"/>
    <w:rsid w:val="000906C1"/>
    <w:rsid w:val="00096243"/>
    <w:rsid w:val="00096BE4"/>
    <w:rsid w:val="000A0107"/>
    <w:rsid w:val="000A5548"/>
    <w:rsid w:val="000A72E5"/>
    <w:rsid w:val="000A75A9"/>
    <w:rsid w:val="000A775C"/>
    <w:rsid w:val="000B0807"/>
    <w:rsid w:val="000B1DDE"/>
    <w:rsid w:val="000B4120"/>
    <w:rsid w:val="000C23A5"/>
    <w:rsid w:val="000C4583"/>
    <w:rsid w:val="000C623E"/>
    <w:rsid w:val="000C7E9D"/>
    <w:rsid w:val="000D0294"/>
    <w:rsid w:val="000D305E"/>
    <w:rsid w:val="000D4DAE"/>
    <w:rsid w:val="000D6D44"/>
    <w:rsid w:val="000D76C2"/>
    <w:rsid w:val="000E1875"/>
    <w:rsid w:val="000E41E1"/>
    <w:rsid w:val="000E480B"/>
    <w:rsid w:val="000E4D06"/>
    <w:rsid w:val="000E5603"/>
    <w:rsid w:val="000E7023"/>
    <w:rsid w:val="000E7050"/>
    <w:rsid w:val="000F7E86"/>
    <w:rsid w:val="00101B68"/>
    <w:rsid w:val="00114401"/>
    <w:rsid w:val="00117941"/>
    <w:rsid w:val="00120039"/>
    <w:rsid w:val="00120FAA"/>
    <w:rsid w:val="00124B5D"/>
    <w:rsid w:val="0012533E"/>
    <w:rsid w:val="00130BB9"/>
    <w:rsid w:val="001314C1"/>
    <w:rsid w:val="00131891"/>
    <w:rsid w:val="00132AEE"/>
    <w:rsid w:val="00133C23"/>
    <w:rsid w:val="001352C1"/>
    <w:rsid w:val="00137E1B"/>
    <w:rsid w:val="0014021F"/>
    <w:rsid w:val="0014054B"/>
    <w:rsid w:val="0014112E"/>
    <w:rsid w:val="00141F2C"/>
    <w:rsid w:val="00145B65"/>
    <w:rsid w:val="00147C7B"/>
    <w:rsid w:val="001508B8"/>
    <w:rsid w:val="0015310D"/>
    <w:rsid w:val="00155F26"/>
    <w:rsid w:val="00156126"/>
    <w:rsid w:val="001571F0"/>
    <w:rsid w:val="001628F4"/>
    <w:rsid w:val="00165570"/>
    <w:rsid w:val="00166414"/>
    <w:rsid w:val="0016760E"/>
    <w:rsid w:val="00170988"/>
    <w:rsid w:val="00170BF6"/>
    <w:rsid w:val="0017296F"/>
    <w:rsid w:val="00173EA9"/>
    <w:rsid w:val="001749F6"/>
    <w:rsid w:val="00174BFE"/>
    <w:rsid w:val="00176072"/>
    <w:rsid w:val="00176524"/>
    <w:rsid w:val="00176577"/>
    <w:rsid w:val="0018203D"/>
    <w:rsid w:val="001832BA"/>
    <w:rsid w:val="00183318"/>
    <w:rsid w:val="0018404D"/>
    <w:rsid w:val="00184D89"/>
    <w:rsid w:val="00185FD1"/>
    <w:rsid w:val="00190F0A"/>
    <w:rsid w:val="00193554"/>
    <w:rsid w:val="001935AD"/>
    <w:rsid w:val="00196845"/>
    <w:rsid w:val="0019783A"/>
    <w:rsid w:val="001A192F"/>
    <w:rsid w:val="001A283A"/>
    <w:rsid w:val="001A4419"/>
    <w:rsid w:val="001A4AA9"/>
    <w:rsid w:val="001A5D06"/>
    <w:rsid w:val="001A65EC"/>
    <w:rsid w:val="001A7BD0"/>
    <w:rsid w:val="001B18AF"/>
    <w:rsid w:val="001B1CA3"/>
    <w:rsid w:val="001B792D"/>
    <w:rsid w:val="001B7B0A"/>
    <w:rsid w:val="001C5603"/>
    <w:rsid w:val="001D101F"/>
    <w:rsid w:val="001D16E0"/>
    <w:rsid w:val="001D5C2E"/>
    <w:rsid w:val="001D694D"/>
    <w:rsid w:val="001D7F99"/>
    <w:rsid w:val="001E38DD"/>
    <w:rsid w:val="001E721E"/>
    <w:rsid w:val="001F1D5D"/>
    <w:rsid w:val="001F2C55"/>
    <w:rsid w:val="001F5080"/>
    <w:rsid w:val="001F6F0F"/>
    <w:rsid w:val="0020233B"/>
    <w:rsid w:val="00203206"/>
    <w:rsid w:val="002064A5"/>
    <w:rsid w:val="00207490"/>
    <w:rsid w:val="00210CB8"/>
    <w:rsid w:val="00214559"/>
    <w:rsid w:val="00215752"/>
    <w:rsid w:val="00215C7D"/>
    <w:rsid w:val="0021770C"/>
    <w:rsid w:val="002226A0"/>
    <w:rsid w:val="00222C44"/>
    <w:rsid w:val="00223BCF"/>
    <w:rsid w:val="0022685F"/>
    <w:rsid w:val="002272AA"/>
    <w:rsid w:val="00227FB0"/>
    <w:rsid w:val="00231CFA"/>
    <w:rsid w:val="002353D6"/>
    <w:rsid w:val="00235E41"/>
    <w:rsid w:val="00237B33"/>
    <w:rsid w:val="002413BB"/>
    <w:rsid w:val="00241698"/>
    <w:rsid w:val="00241A15"/>
    <w:rsid w:val="0024436E"/>
    <w:rsid w:val="002512B6"/>
    <w:rsid w:val="00251D3F"/>
    <w:rsid w:val="002530DE"/>
    <w:rsid w:val="002573CF"/>
    <w:rsid w:val="00257998"/>
    <w:rsid w:val="002618E0"/>
    <w:rsid w:val="00262A66"/>
    <w:rsid w:val="00263943"/>
    <w:rsid w:val="00266D9D"/>
    <w:rsid w:val="00267619"/>
    <w:rsid w:val="002711AE"/>
    <w:rsid w:val="00273761"/>
    <w:rsid w:val="00274F6B"/>
    <w:rsid w:val="0027504B"/>
    <w:rsid w:val="00277706"/>
    <w:rsid w:val="00280C83"/>
    <w:rsid w:val="00280F46"/>
    <w:rsid w:val="002816DC"/>
    <w:rsid w:val="00281CE6"/>
    <w:rsid w:val="00283628"/>
    <w:rsid w:val="00283EE6"/>
    <w:rsid w:val="0028440E"/>
    <w:rsid w:val="00285B81"/>
    <w:rsid w:val="002935B7"/>
    <w:rsid w:val="00293CD2"/>
    <w:rsid w:val="00293FEB"/>
    <w:rsid w:val="002961CF"/>
    <w:rsid w:val="002A1F49"/>
    <w:rsid w:val="002A2237"/>
    <w:rsid w:val="002A357C"/>
    <w:rsid w:val="002A6904"/>
    <w:rsid w:val="002A6A46"/>
    <w:rsid w:val="002B2000"/>
    <w:rsid w:val="002B28E0"/>
    <w:rsid w:val="002B62EF"/>
    <w:rsid w:val="002C119D"/>
    <w:rsid w:val="002C7AC9"/>
    <w:rsid w:val="002D049A"/>
    <w:rsid w:val="002D291C"/>
    <w:rsid w:val="002D3D62"/>
    <w:rsid w:val="002D6383"/>
    <w:rsid w:val="002D6A3C"/>
    <w:rsid w:val="002D73A8"/>
    <w:rsid w:val="002E01C4"/>
    <w:rsid w:val="002E04F4"/>
    <w:rsid w:val="002E1329"/>
    <w:rsid w:val="002E2FD3"/>
    <w:rsid w:val="002E372C"/>
    <w:rsid w:val="002E3FE4"/>
    <w:rsid w:val="002E6B63"/>
    <w:rsid w:val="002F0041"/>
    <w:rsid w:val="002F68A9"/>
    <w:rsid w:val="00301033"/>
    <w:rsid w:val="003027A5"/>
    <w:rsid w:val="00302B8D"/>
    <w:rsid w:val="003030A1"/>
    <w:rsid w:val="0030598F"/>
    <w:rsid w:val="00311636"/>
    <w:rsid w:val="00313FCC"/>
    <w:rsid w:val="003148B9"/>
    <w:rsid w:val="00315EE6"/>
    <w:rsid w:val="00316DEB"/>
    <w:rsid w:val="00317627"/>
    <w:rsid w:val="00320D4A"/>
    <w:rsid w:val="0032212C"/>
    <w:rsid w:val="003229CD"/>
    <w:rsid w:val="00323768"/>
    <w:rsid w:val="00325D8B"/>
    <w:rsid w:val="00326834"/>
    <w:rsid w:val="00331C7F"/>
    <w:rsid w:val="00336E24"/>
    <w:rsid w:val="00336FD4"/>
    <w:rsid w:val="003435E0"/>
    <w:rsid w:val="00346BC8"/>
    <w:rsid w:val="00346E68"/>
    <w:rsid w:val="0035043A"/>
    <w:rsid w:val="003546D3"/>
    <w:rsid w:val="00357676"/>
    <w:rsid w:val="00360A38"/>
    <w:rsid w:val="00362B3C"/>
    <w:rsid w:val="003650CA"/>
    <w:rsid w:val="00367250"/>
    <w:rsid w:val="003676C1"/>
    <w:rsid w:val="00370866"/>
    <w:rsid w:val="00371825"/>
    <w:rsid w:val="0037231D"/>
    <w:rsid w:val="00375007"/>
    <w:rsid w:val="003806A5"/>
    <w:rsid w:val="0038243F"/>
    <w:rsid w:val="00383F2B"/>
    <w:rsid w:val="00385808"/>
    <w:rsid w:val="00385D08"/>
    <w:rsid w:val="00385DEC"/>
    <w:rsid w:val="0038713A"/>
    <w:rsid w:val="00387454"/>
    <w:rsid w:val="00387F8F"/>
    <w:rsid w:val="00390B11"/>
    <w:rsid w:val="00390BC6"/>
    <w:rsid w:val="00391DF2"/>
    <w:rsid w:val="00394C39"/>
    <w:rsid w:val="003A5297"/>
    <w:rsid w:val="003B16EF"/>
    <w:rsid w:val="003B32D2"/>
    <w:rsid w:val="003B330B"/>
    <w:rsid w:val="003B36FC"/>
    <w:rsid w:val="003B3765"/>
    <w:rsid w:val="003B48B6"/>
    <w:rsid w:val="003B4E78"/>
    <w:rsid w:val="003B4ED4"/>
    <w:rsid w:val="003B5C95"/>
    <w:rsid w:val="003B6531"/>
    <w:rsid w:val="003C0B6A"/>
    <w:rsid w:val="003C3D97"/>
    <w:rsid w:val="003C485B"/>
    <w:rsid w:val="003C6091"/>
    <w:rsid w:val="003D1272"/>
    <w:rsid w:val="003D28F1"/>
    <w:rsid w:val="003D336A"/>
    <w:rsid w:val="003D340A"/>
    <w:rsid w:val="003D490F"/>
    <w:rsid w:val="003D53BC"/>
    <w:rsid w:val="003E3B39"/>
    <w:rsid w:val="003E4CFC"/>
    <w:rsid w:val="003E52B8"/>
    <w:rsid w:val="003E5C55"/>
    <w:rsid w:val="003E6E0F"/>
    <w:rsid w:val="003E7966"/>
    <w:rsid w:val="003F0DE7"/>
    <w:rsid w:val="003F41E5"/>
    <w:rsid w:val="003F4DE6"/>
    <w:rsid w:val="003F546E"/>
    <w:rsid w:val="003F5FE7"/>
    <w:rsid w:val="003F7202"/>
    <w:rsid w:val="00400384"/>
    <w:rsid w:val="00406373"/>
    <w:rsid w:val="00406E22"/>
    <w:rsid w:val="004121B8"/>
    <w:rsid w:val="00413A41"/>
    <w:rsid w:val="00415EE6"/>
    <w:rsid w:val="00416734"/>
    <w:rsid w:val="004223CD"/>
    <w:rsid w:val="00423F10"/>
    <w:rsid w:val="00432BA1"/>
    <w:rsid w:val="00433FB0"/>
    <w:rsid w:val="0043532D"/>
    <w:rsid w:val="00437A2F"/>
    <w:rsid w:val="0044353E"/>
    <w:rsid w:val="00443891"/>
    <w:rsid w:val="00444734"/>
    <w:rsid w:val="004447D7"/>
    <w:rsid w:val="00445049"/>
    <w:rsid w:val="004458B9"/>
    <w:rsid w:val="004459AF"/>
    <w:rsid w:val="004521FF"/>
    <w:rsid w:val="004527D6"/>
    <w:rsid w:val="004542AE"/>
    <w:rsid w:val="00455EB9"/>
    <w:rsid w:val="00460A21"/>
    <w:rsid w:val="00461F82"/>
    <w:rsid w:val="004622AB"/>
    <w:rsid w:val="00463235"/>
    <w:rsid w:val="00464162"/>
    <w:rsid w:val="00466611"/>
    <w:rsid w:val="00466DB2"/>
    <w:rsid w:val="004670C8"/>
    <w:rsid w:val="004706F5"/>
    <w:rsid w:val="004720C5"/>
    <w:rsid w:val="0047219D"/>
    <w:rsid w:val="004729A3"/>
    <w:rsid w:val="00473D5E"/>
    <w:rsid w:val="004741D7"/>
    <w:rsid w:val="004752B8"/>
    <w:rsid w:val="00475E0B"/>
    <w:rsid w:val="0047643E"/>
    <w:rsid w:val="00480157"/>
    <w:rsid w:val="004801D0"/>
    <w:rsid w:val="00481502"/>
    <w:rsid w:val="0048157B"/>
    <w:rsid w:val="004826C9"/>
    <w:rsid w:val="004862F4"/>
    <w:rsid w:val="004910C3"/>
    <w:rsid w:val="00492B79"/>
    <w:rsid w:val="00492D54"/>
    <w:rsid w:val="00492FCD"/>
    <w:rsid w:val="0049633C"/>
    <w:rsid w:val="00496839"/>
    <w:rsid w:val="004A0508"/>
    <w:rsid w:val="004A1804"/>
    <w:rsid w:val="004A35D7"/>
    <w:rsid w:val="004A4659"/>
    <w:rsid w:val="004A7DB8"/>
    <w:rsid w:val="004B065E"/>
    <w:rsid w:val="004B4730"/>
    <w:rsid w:val="004C2851"/>
    <w:rsid w:val="004D1FBD"/>
    <w:rsid w:val="004D39D4"/>
    <w:rsid w:val="004D6B75"/>
    <w:rsid w:val="004E083E"/>
    <w:rsid w:val="004E0D3B"/>
    <w:rsid w:val="004F2462"/>
    <w:rsid w:val="004F7C1C"/>
    <w:rsid w:val="00501297"/>
    <w:rsid w:val="005032C7"/>
    <w:rsid w:val="00504C3F"/>
    <w:rsid w:val="0050500E"/>
    <w:rsid w:val="00510E91"/>
    <w:rsid w:val="00511E25"/>
    <w:rsid w:val="00516070"/>
    <w:rsid w:val="005161A8"/>
    <w:rsid w:val="0051745B"/>
    <w:rsid w:val="00517E5A"/>
    <w:rsid w:val="0052001B"/>
    <w:rsid w:val="0052462E"/>
    <w:rsid w:val="005247DF"/>
    <w:rsid w:val="005255EB"/>
    <w:rsid w:val="00525A21"/>
    <w:rsid w:val="00526E26"/>
    <w:rsid w:val="00527D1E"/>
    <w:rsid w:val="005310B3"/>
    <w:rsid w:val="005316C0"/>
    <w:rsid w:val="0053248A"/>
    <w:rsid w:val="005328E6"/>
    <w:rsid w:val="00532AB7"/>
    <w:rsid w:val="00536FC1"/>
    <w:rsid w:val="00537622"/>
    <w:rsid w:val="0053773B"/>
    <w:rsid w:val="00541A5E"/>
    <w:rsid w:val="005432E0"/>
    <w:rsid w:val="00543AA5"/>
    <w:rsid w:val="00543EBB"/>
    <w:rsid w:val="005459FC"/>
    <w:rsid w:val="005515FA"/>
    <w:rsid w:val="0055178D"/>
    <w:rsid w:val="005531C4"/>
    <w:rsid w:val="00555503"/>
    <w:rsid w:val="00557C36"/>
    <w:rsid w:val="005608A6"/>
    <w:rsid w:val="005621C7"/>
    <w:rsid w:val="00563453"/>
    <w:rsid w:val="00566DB3"/>
    <w:rsid w:val="00572338"/>
    <w:rsid w:val="005724B4"/>
    <w:rsid w:val="00574A23"/>
    <w:rsid w:val="005753D9"/>
    <w:rsid w:val="0057566B"/>
    <w:rsid w:val="0058062B"/>
    <w:rsid w:val="0058399F"/>
    <w:rsid w:val="00586FA8"/>
    <w:rsid w:val="005902CB"/>
    <w:rsid w:val="00591F53"/>
    <w:rsid w:val="00595DB4"/>
    <w:rsid w:val="0059609A"/>
    <w:rsid w:val="005A0B71"/>
    <w:rsid w:val="005A6008"/>
    <w:rsid w:val="005A6F8A"/>
    <w:rsid w:val="005A785E"/>
    <w:rsid w:val="005B253B"/>
    <w:rsid w:val="005B3910"/>
    <w:rsid w:val="005B64FA"/>
    <w:rsid w:val="005B7B2B"/>
    <w:rsid w:val="005C0EA0"/>
    <w:rsid w:val="005C0F31"/>
    <w:rsid w:val="005C4C41"/>
    <w:rsid w:val="005C5031"/>
    <w:rsid w:val="005C6086"/>
    <w:rsid w:val="005C71B5"/>
    <w:rsid w:val="005C7E8F"/>
    <w:rsid w:val="005D3986"/>
    <w:rsid w:val="005D629B"/>
    <w:rsid w:val="005D7E01"/>
    <w:rsid w:val="005E3E09"/>
    <w:rsid w:val="005E5648"/>
    <w:rsid w:val="005E6949"/>
    <w:rsid w:val="005E70F2"/>
    <w:rsid w:val="005F1763"/>
    <w:rsid w:val="005F18A6"/>
    <w:rsid w:val="005F289C"/>
    <w:rsid w:val="005F39FB"/>
    <w:rsid w:val="005F638A"/>
    <w:rsid w:val="005F751D"/>
    <w:rsid w:val="00600960"/>
    <w:rsid w:val="006028C1"/>
    <w:rsid w:val="0060441C"/>
    <w:rsid w:val="00605367"/>
    <w:rsid w:val="0060550F"/>
    <w:rsid w:val="00607EB9"/>
    <w:rsid w:val="006110C9"/>
    <w:rsid w:val="0061133D"/>
    <w:rsid w:val="006114BA"/>
    <w:rsid w:val="00612663"/>
    <w:rsid w:val="006163B7"/>
    <w:rsid w:val="00621FA4"/>
    <w:rsid w:val="0062278C"/>
    <w:rsid w:val="006315C1"/>
    <w:rsid w:val="006316BB"/>
    <w:rsid w:val="006362A9"/>
    <w:rsid w:val="006373AD"/>
    <w:rsid w:val="00642DD4"/>
    <w:rsid w:val="00642F4A"/>
    <w:rsid w:val="0064544F"/>
    <w:rsid w:val="00650DEF"/>
    <w:rsid w:val="0065152F"/>
    <w:rsid w:val="00653770"/>
    <w:rsid w:val="0065521B"/>
    <w:rsid w:val="00655EBD"/>
    <w:rsid w:val="00657A76"/>
    <w:rsid w:val="006621D9"/>
    <w:rsid w:val="00662AED"/>
    <w:rsid w:val="00662D8F"/>
    <w:rsid w:val="0066332D"/>
    <w:rsid w:val="00665B87"/>
    <w:rsid w:val="00667947"/>
    <w:rsid w:val="00670A28"/>
    <w:rsid w:val="00670D1D"/>
    <w:rsid w:val="0067155E"/>
    <w:rsid w:val="006777EE"/>
    <w:rsid w:val="006843B2"/>
    <w:rsid w:val="006851FE"/>
    <w:rsid w:val="00685A64"/>
    <w:rsid w:val="00690253"/>
    <w:rsid w:val="006902A4"/>
    <w:rsid w:val="00691772"/>
    <w:rsid w:val="00692051"/>
    <w:rsid w:val="0069474B"/>
    <w:rsid w:val="006A1658"/>
    <w:rsid w:val="006A405F"/>
    <w:rsid w:val="006A5CDE"/>
    <w:rsid w:val="006A6377"/>
    <w:rsid w:val="006A7A34"/>
    <w:rsid w:val="006B690A"/>
    <w:rsid w:val="006C2DE5"/>
    <w:rsid w:val="006C4DDF"/>
    <w:rsid w:val="006C70B9"/>
    <w:rsid w:val="006C719A"/>
    <w:rsid w:val="006D59F7"/>
    <w:rsid w:val="006D65C6"/>
    <w:rsid w:val="006E0F03"/>
    <w:rsid w:val="006E36BA"/>
    <w:rsid w:val="006E377F"/>
    <w:rsid w:val="006E3917"/>
    <w:rsid w:val="006E5674"/>
    <w:rsid w:val="006E696F"/>
    <w:rsid w:val="006F07DF"/>
    <w:rsid w:val="006F10E2"/>
    <w:rsid w:val="006F17D2"/>
    <w:rsid w:val="006F3C53"/>
    <w:rsid w:val="006F44F5"/>
    <w:rsid w:val="006F70DC"/>
    <w:rsid w:val="006F758E"/>
    <w:rsid w:val="00702A9C"/>
    <w:rsid w:val="007033C0"/>
    <w:rsid w:val="007044A6"/>
    <w:rsid w:val="00705524"/>
    <w:rsid w:val="00713E32"/>
    <w:rsid w:val="007145A9"/>
    <w:rsid w:val="0071636D"/>
    <w:rsid w:val="0072447F"/>
    <w:rsid w:val="00727131"/>
    <w:rsid w:val="00727E3A"/>
    <w:rsid w:val="007345D8"/>
    <w:rsid w:val="00734BD5"/>
    <w:rsid w:val="007411F4"/>
    <w:rsid w:val="00741DF3"/>
    <w:rsid w:val="00743912"/>
    <w:rsid w:val="00745091"/>
    <w:rsid w:val="00750B46"/>
    <w:rsid w:val="0075301A"/>
    <w:rsid w:val="00753F50"/>
    <w:rsid w:val="00762580"/>
    <w:rsid w:val="00767A5A"/>
    <w:rsid w:val="00770B3E"/>
    <w:rsid w:val="007723F3"/>
    <w:rsid w:val="00772CB6"/>
    <w:rsid w:val="00773208"/>
    <w:rsid w:val="00775C66"/>
    <w:rsid w:val="0077603A"/>
    <w:rsid w:val="00777786"/>
    <w:rsid w:val="00777D59"/>
    <w:rsid w:val="00777D63"/>
    <w:rsid w:val="00780093"/>
    <w:rsid w:val="00780188"/>
    <w:rsid w:val="00780396"/>
    <w:rsid w:val="007815E0"/>
    <w:rsid w:val="0078319E"/>
    <w:rsid w:val="00783525"/>
    <w:rsid w:val="00784C00"/>
    <w:rsid w:val="00786D32"/>
    <w:rsid w:val="00787714"/>
    <w:rsid w:val="00787F05"/>
    <w:rsid w:val="00790122"/>
    <w:rsid w:val="00791786"/>
    <w:rsid w:val="00791935"/>
    <w:rsid w:val="007931CC"/>
    <w:rsid w:val="007A1078"/>
    <w:rsid w:val="007A281B"/>
    <w:rsid w:val="007A59F0"/>
    <w:rsid w:val="007A5C8B"/>
    <w:rsid w:val="007A7777"/>
    <w:rsid w:val="007B27C9"/>
    <w:rsid w:val="007B325E"/>
    <w:rsid w:val="007B3D1D"/>
    <w:rsid w:val="007B4532"/>
    <w:rsid w:val="007B486D"/>
    <w:rsid w:val="007B7D54"/>
    <w:rsid w:val="007C35A8"/>
    <w:rsid w:val="007C4545"/>
    <w:rsid w:val="007C7CC2"/>
    <w:rsid w:val="007D0ED0"/>
    <w:rsid w:val="007D302C"/>
    <w:rsid w:val="007D4174"/>
    <w:rsid w:val="007D7B83"/>
    <w:rsid w:val="007E0866"/>
    <w:rsid w:val="007E1023"/>
    <w:rsid w:val="007E1BD6"/>
    <w:rsid w:val="007E27A3"/>
    <w:rsid w:val="007E2DE2"/>
    <w:rsid w:val="007E31E3"/>
    <w:rsid w:val="007E4411"/>
    <w:rsid w:val="007E68EE"/>
    <w:rsid w:val="007F02DE"/>
    <w:rsid w:val="007F0ADB"/>
    <w:rsid w:val="007F1ED4"/>
    <w:rsid w:val="007F28E3"/>
    <w:rsid w:val="007F31AC"/>
    <w:rsid w:val="007F3757"/>
    <w:rsid w:val="007F4AC2"/>
    <w:rsid w:val="007F4C12"/>
    <w:rsid w:val="007F4D73"/>
    <w:rsid w:val="007F5DA1"/>
    <w:rsid w:val="007F7A37"/>
    <w:rsid w:val="00800DA1"/>
    <w:rsid w:val="00802702"/>
    <w:rsid w:val="00802C44"/>
    <w:rsid w:val="0080425B"/>
    <w:rsid w:val="0080557F"/>
    <w:rsid w:val="00810DAA"/>
    <w:rsid w:val="0081143B"/>
    <w:rsid w:val="00813E28"/>
    <w:rsid w:val="008155E7"/>
    <w:rsid w:val="00816260"/>
    <w:rsid w:val="00816592"/>
    <w:rsid w:val="00824AAD"/>
    <w:rsid w:val="00824D1D"/>
    <w:rsid w:val="00825EC0"/>
    <w:rsid w:val="00827EB5"/>
    <w:rsid w:val="008337C1"/>
    <w:rsid w:val="00833AC6"/>
    <w:rsid w:val="00834C72"/>
    <w:rsid w:val="0083633A"/>
    <w:rsid w:val="00836D60"/>
    <w:rsid w:val="00843739"/>
    <w:rsid w:val="0084436A"/>
    <w:rsid w:val="00844B96"/>
    <w:rsid w:val="008452FA"/>
    <w:rsid w:val="008461EF"/>
    <w:rsid w:val="00846B93"/>
    <w:rsid w:val="00847017"/>
    <w:rsid w:val="008526E0"/>
    <w:rsid w:val="008545FA"/>
    <w:rsid w:val="00855102"/>
    <w:rsid w:val="00856DAD"/>
    <w:rsid w:val="00856FD6"/>
    <w:rsid w:val="00857516"/>
    <w:rsid w:val="008601CD"/>
    <w:rsid w:val="0086039E"/>
    <w:rsid w:val="00860C53"/>
    <w:rsid w:val="00861132"/>
    <w:rsid w:val="0086202B"/>
    <w:rsid w:val="00862FA8"/>
    <w:rsid w:val="008638C0"/>
    <w:rsid w:val="00864154"/>
    <w:rsid w:val="00867317"/>
    <w:rsid w:val="00874C20"/>
    <w:rsid w:val="00875ADB"/>
    <w:rsid w:val="00882006"/>
    <w:rsid w:val="008840F4"/>
    <w:rsid w:val="00884B52"/>
    <w:rsid w:val="00892F6E"/>
    <w:rsid w:val="0089407F"/>
    <w:rsid w:val="00895F3B"/>
    <w:rsid w:val="008A74A7"/>
    <w:rsid w:val="008A757F"/>
    <w:rsid w:val="008B0D1E"/>
    <w:rsid w:val="008B25C9"/>
    <w:rsid w:val="008B304D"/>
    <w:rsid w:val="008B6ECE"/>
    <w:rsid w:val="008B773F"/>
    <w:rsid w:val="008C279B"/>
    <w:rsid w:val="008C2AC2"/>
    <w:rsid w:val="008C520C"/>
    <w:rsid w:val="008C5597"/>
    <w:rsid w:val="008C5F88"/>
    <w:rsid w:val="008D12C0"/>
    <w:rsid w:val="008D23F4"/>
    <w:rsid w:val="008D3842"/>
    <w:rsid w:val="008D6DCE"/>
    <w:rsid w:val="008E036E"/>
    <w:rsid w:val="008E1C5E"/>
    <w:rsid w:val="008E2B37"/>
    <w:rsid w:val="008E57DF"/>
    <w:rsid w:val="008E64FA"/>
    <w:rsid w:val="008E7755"/>
    <w:rsid w:val="008E7E25"/>
    <w:rsid w:val="008F0A75"/>
    <w:rsid w:val="008F1285"/>
    <w:rsid w:val="008F1467"/>
    <w:rsid w:val="008F38C3"/>
    <w:rsid w:val="008F3E2F"/>
    <w:rsid w:val="008F5241"/>
    <w:rsid w:val="008F6711"/>
    <w:rsid w:val="008F7076"/>
    <w:rsid w:val="00901408"/>
    <w:rsid w:val="00901CD7"/>
    <w:rsid w:val="009041C8"/>
    <w:rsid w:val="00904DFB"/>
    <w:rsid w:val="00905146"/>
    <w:rsid w:val="009136FE"/>
    <w:rsid w:val="00913826"/>
    <w:rsid w:val="00913CF8"/>
    <w:rsid w:val="009148E2"/>
    <w:rsid w:val="009228C4"/>
    <w:rsid w:val="00923AA9"/>
    <w:rsid w:val="00924D2F"/>
    <w:rsid w:val="009317D1"/>
    <w:rsid w:val="009320D7"/>
    <w:rsid w:val="00932128"/>
    <w:rsid w:val="009342BB"/>
    <w:rsid w:val="009349F5"/>
    <w:rsid w:val="00936674"/>
    <w:rsid w:val="009407B9"/>
    <w:rsid w:val="00941AE7"/>
    <w:rsid w:val="0094295A"/>
    <w:rsid w:val="00945B2B"/>
    <w:rsid w:val="00945E83"/>
    <w:rsid w:val="00946104"/>
    <w:rsid w:val="00947A3F"/>
    <w:rsid w:val="00947A7F"/>
    <w:rsid w:val="00947C81"/>
    <w:rsid w:val="00950D46"/>
    <w:rsid w:val="009514DD"/>
    <w:rsid w:val="0095198A"/>
    <w:rsid w:val="00951CC9"/>
    <w:rsid w:val="00953938"/>
    <w:rsid w:val="00956AF0"/>
    <w:rsid w:val="00963036"/>
    <w:rsid w:val="0096443A"/>
    <w:rsid w:val="00964890"/>
    <w:rsid w:val="009651B6"/>
    <w:rsid w:val="00965BB4"/>
    <w:rsid w:val="00970664"/>
    <w:rsid w:val="00970EB4"/>
    <w:rsid w:val="0097345C"/>
    <w:rsid w:val="00973B16"/>
    <w:rsid w:val="0098168F"/>
    <w:rsid w:val="00981888"/>
    <w:rsid w:val="00985368"/>
    <w:rsid w:val="009856D8"/>
    <w:rsid w:val="009872BC"/>
    <w:rsid w:val="009942E4"/>
    <w:rsid w:val="00996C89"/>
    <w:rsid w:val="009A46DA"/>
    <w:rsid w:val="009A7ABA"/>
    <w:rsid w:val="009B0FC7"/>
    <w:rsid w:val="009B3A4D"/>
    <w:rsid w:val="009B5856"/>
    <w:rsid w:val="009B6378"/>
    <w:rsid w:val="009B70DE"/>
    <w:rsid w:val="009B7404"/>
    <w:rsid w:val="009B78AC"/>
    <w:rsid w:val="009C0AB8"/>
    <w:rsid w:val="009C1BFA"/>
    <w:rsid w:val="009C29C7"/>
    <w:rsid w:val="009C4C6F"/>
    <w:rsid w:val="009C5AA6"/>
    <w:rsid w:val="009C6284"/>
    <w:rsid w:val="009C7ED7"/>
    <w:rsid w:val="009D02C5"/>
    <w:rsid w:val="009D132C"/>
    <w:rsid w:val="009D21DD"/>
    <w:rsid w:val="009D39E2"/>
    <w:rsid w:val="009D40B0"/>
    <w:rsid w:val="009D4949"/>
    <w:rsid w:val="009D5911"/>
    <w:rsid w:val="009D5995"/>
    <w:rsid w:val="009D5EE1"/>
    <w:rsid w:val="009D6C16"/>
    <w:rsid w:val="009D7460"/>
    <w:rsid w:val="009E053F"/>
    <w:rsid w:val="009E20C1"/>
    <w:rsid w:val="009E2D2C"/>
    <w:rsid w:val="009E41B0"/>
    <w:rsid w:val="009E5C40"/>
    <w:rsid w:val="009F0952"/>
    <w:rsid w:val="009F2E1E"/>
    <w:rsid w:val="009F7784"/>
    <w:rsid w:val="00A014B9"/>
    <w:rsid w:val="00A01D1F"/>
    <w:rsid w:val="00A02F11"/>
    <w:rsid w:val="00A04220"/>
    <w:rsid w:val="00A04B00"/>
    <w:rsid w:val="00A1445A"/>
    <w:rsid w:val="00A169B6"/>
    <w:rsid w:val="00A1721C"/>
    <w:rsid w:val="00A173A0"/>
    <w:rsid w:val="00A22650"/>
    <w:rsid w:val="00A22C03"/>
    <w:rsid w:val="00A24814"/>
    <w:rsid w:val="00A26BAA"/>
    <w:rsid w:val="00A27FE7"/>
    <w:rsid w:val="00A3063E"/>
    <w:rsid w:val="00A30979"/>
    <w:rsid w:val="00A31784"/>
    <w:rsid w:val="00A33848"/>
    <w:rsid w:val="00A33BE0"/>
    <w:rsid w:val="00A33C09"/>
    <w:rsid w:val="00A4187A"/>
    <w:rsid w:val="00A430F4"/>
    <w:rsid w:val="00A43EA1"/>
    <w:rsid w:val="00A44A99"/>
    <w:rsid w:val="00A45E3C"/>
    <w:rsid w:val="00A515E0"/>
    <w:rsid w:val="00A5285D"/>
    <w:rsid w:val="00A5502C"/>
    <w:rsid w:val="00A55388"/>
    <w:rsid w:val="00A55CB8"/>
    <w:rsid w:val="00A57325"/>
    <w:rsid w:val="00A60117"/>
    <w:rsid w:val="00A6423B"/>
    <w:rsid w:val="00A75802"/>
    <w:rsid w:val="00A81A51"/>
    <w:rsid w:val="00A83008"/>
    <w:rsid w:val="00A83E27"/>
    <w:rsid w:val="00A83E62"/>
    <w:rsid w:val="00A84BF5"/>
    <w:rsid w:val="00A901D3"/>
    <w:rsid w:val="00A92149"/>
    <w:rsid w:val="00A92937"/>
    <w:rsid w:val="00A94BD5"/>
    <w:rsid w:val="00A957F1"/>
    <w:rsid w:val="00AA1622"/>
    <w:rsid w:val="00AA20C2"/>
    <w:rsid w:val="00AA2F1C"/>
    <w:rsid w:val="00AA406E"/>
    <w:rsid w:val="00AA7DA9"/>
    <w:rsid w:val="00AB1522"/>
    <w:rsid w:val="00AB3346"/>
    <w:rsid w:val="00AB4674"/>
    <w:rsid w:val="00AC43E5"/>
    <w:rsid w:val="00AC45CC"/>
    <w:rsid w:val="00AC7222"/>
    <w:rsid w:val="00AC72E5"/>
    <w:rsid w:val="00AC7F76"/>
    <w:rsid w:val="00AD049D"/>
    <w:rsid w:val="00AD0D17"/>
    <w:rsid w:val="00AD2537"/>
    <w:rsid w:val="00AD3618"/>
    <w:rsid w:val="00AE0158"/>
    <w:rsid w:val="00AE10B5"/>
    <w:rsid w:val="00AE317B"/>
    <w:rsid w:val="00AE3EA3"/>
    <w:rsid w:val="00AE4812"/>
    <w:rsid w:val="00AE70EF"/>
    <w:rsid w:val="00AF0AD6"/>
    <w:rsid w:val="00AF2491"/>
    <w:rsid w:val="00AF57A0"/>
    <w:rsid w:val="00AF6A5B"/>
    <w:rsid w:val="00AF7711"/>
    <w:rsid w:val="00B000E4"/>
    <w:rsid w:val="00B01BB8"/>
    <w:rsid w:val="00B0214B"/>
    <w:rsid w:val="00B021F9"/>
    <w:rsid w:val="00B0585F"/>
    <w:rsid w:val="00B06BC1"/>
    <w:rsid w:val="00B14899"/>
    <w:rsid w:val="00B16F2C"/>
    <w:rsid w:val="00B1747E"/>
    <w:rsid w:val="00B174F2"/>
    <w:rsid w:val="00B20079"/>
    <w:rsid w:val="00B200B8"/>
    <w:rsid w:val="00B200E4"/>
    <w:rsid w:val="00B23277"/>
    <w:rsid w:val="00B24613"/>
    <w:rsid w:val="00B26132"/>
    <w:rsid w:val="00B26516"/>
    <w:rsid w:val="00B2757C"/>
    <w:rsid w:val="00B31411"/>
    <w:rsid w:val="00B32849"/>
    <w:rsid w:val="00B32A8A"/>
    <w:rsid w:val="00B3637F"/>
    <w:rsid w:val="00B367A7"/>
    <w:rsid w:val="00B37C95"/>
    <w:rsid w:val="00B42117"/>
    <w:rsid w:val="00B4256F"/>
    <w:rsid w:val="00B43F3B"/>
    <w:rsid w:val="00B45335"/>
    <w:rsid w:val="00B45550"/>
    <w:rsid w:val="00B46FAA"/>
    <w:rsid w:val="00B511B2"/>
    <w:rsid w:val="00B528B4"/>
    <w:rsid w:val="00B52BF2"/>
    <w:rsid w:val="00B5369B"/>
    <w:rsid w:val="00B538F5"/>
    <w:rsid w:val="00B57DE7"/>
    <w:rsid w:val="00B60CCF"/>
    <w:rsid w:val="00B615DB"/>
    <w:rsid w:val="00B61DA8"/>
    <w:rsid w:val="00B661E3"/>
    <w:rsid w:val="00B701DD"/>
    <w:rsid w:val="00B7512F"/>
    <w:rsid w:val="00B76871"/>
    <w:rsid w:val="00B76F5C"/>
    <w:rsid w:val="00B8119C"/>
    <w:rsid w:val="00B83A07"/>
    <w:rsid w:val="00B85DD7"/>
    <w:rsid w:val="00B86392"/>
    <w:rsid w:val="00B905DB"/>
    <w:rsid w:val="00B92C01"/>
    <w:rsid w:val="00B9309E"/>
    <w:rsid w:val="00B930C3"/>
    <w:rsid w:val="00B9383B"/>
    <w:rsid w:val="00B94989"/>
    <w:rsid w:val="00B9791B"/>
    <w:rsid w:val="00BA2C4A"/>
    <w:rsid w:val="00BA4126"/>
    <w:rsid w:val="00BA47F1"/>
    <w:rsid w:val="00BA739D"/>
    <w:rsid w:val="00BA756A"/>
    <w:rsid w:val="00BB04C3"/>
    <w:rsid w:val="00BB0C9B"/>
    <w:rsid w:val="00BB1FEE"/>
    <w:rsid w:val="00BB25F3"/>
    <w:rsid w:val="00BB3184"/>
    <w:rsid w:val="00BB35EF"/>
    <w:rsid w:val="00BB3939"/>
    <w:rsid w:val="00BB7C93"/>
    <w:rsid w:val="00BB7EC1"/>
    <w:rsid w:val="00BC00ED"/>
    <w:rsid w:val="00BC2412"/>
    <w:rsid w:val="00BC29DD"/>
    <w:rsid w:val="00BC4C6D"/>
    <w:rsid w:val="00BC5FCA"/>
    <w:rsid w:val="00BC778E"/>
    <w:rsid w:val="00BD3397"/>
    <w:rsid w:val="00BD36A1"/>
    <w:rsid w:val="00BD3F2E"/>
    <w:rsid w:val="00BD4AEF"/>
    <w:rsid w:val="00BD5F8E"/>
    <w:rsid w:val="00BD74EB"/>
    <w:rsid w:val="00BE15A6"/>
    <w:rsid w:val="00BE3088"/>
    <w:rsid w:val="00BE35A2"/>
    <w:rsid w:val="00BE4A51"/>
    <w:rsid w:val="00BE655C"/>
    <w:rsid w:val="00BE6AEE"/>
    <w:rsid w:val="00BF78A7"/>
    <w:rsid w:val="00C007F0"/>
    <w:rsid w:val="00C02E5D"/>
    <w:rsid w:val="00C03C9F"/>
    <w:rsid w:val="00C0524D"/>
    <w:rsid w:val="00C052DE"/>
    <w:rsid w:val="00C053AD"/>
    <w:rsid w:val="00C0552D"/>
    <w:rsid w:val="00C06BC8"/>
    <w:rsid w:val="00C124CB"/>
    <w:rsid w:val="00C12949"/>
    <w:rsid w:val="00C15A76"/>
    <w:rsid w:val="00C16A39"/>
    <w:rsid w:val="00C21C6C"/>
    <w:rsid w:val="00C22522"/>
    <w:rsid w:val="00C2689D"/>
    <w:rsid w:val="00C30412"/>
    <w:rsid w:val="00C308F7"/>
    <w:rsid w:val="00C3214B"/>
    <w:rsid w:val="00C335CF"/>
    <w:rsid w:val="00C4048C"/>
    <w:rsid w:val="00C413FF"/>
    <w:rsid w:val="00C468BF"/>
    <w:rsid w:val="00C468CE"/>
    <w:rsid w:val="00C4730F"/>
    <w:rsid w:val="00C47A9F"/>
    <w:rsid w:val="00C50397"/>
    <w:rsid w:val="00C51F97"/>
    <w:rsid w:val="00C52A15"/>
    <w:rsid w:val="00C565DD"/>
    <w:rsid w:val="00C61260"/>
    <w:rsid w:val="00C64A95"/>
    <w:rsid w:val="00C655D6"/>
    <w:rsid w:val="00C66F68"/>
    <w:rsid w:val="00C70821"/>
    <w:rsid w:val="00C717F0"/>
    <w:rsid w:val="00C751CA"/>
    <w:rsid w:val="00C7665D"/>
    <w:rsid w:val="00C769AA"/>
    <w:rsid w:val="00C804DD"/>
    <w:rsid w:val="00C8156D"/>
    <w:rsid w:val="00C81635"/>
    <w:rsid w:val="00C82B34"/>
    <w:rsid w:val="00C84AC9"/>
    <w:rsid w:val="00C85E23"/>
    <w:rsid w:val="00C87823"/>
    <w:rsid w:val="00C87D2E"/>
    <w:rsid w:val="00C90AF6"/>
    <w:rsid w:val="00C9433B"/>
    <w:rsid w:val="00C9531D"/>
    <w:rsid w:val="00C97729"/>
    <w:rsid w:val="00CA1911"/>
    <w:rsid w:val="00CA3666"/>
    <w:rsid w:val="00CA4819"/>
    <w:rsid w:val="00CB008E"/>
    <w:rsid w:val="00CB0D95"/>
    <w:rsid w:val="00CB0DFB"/>
    <w:rsid w:val="00CB6B04"/>
    <w:rsid w:val="00CB6E4B"/>
    <w:rsid w:val="00CC0F1C"/>
    <w:rsid w:val="00CC2671"/>
    <w:rsid w:val="00CC277A"/>
    <w:rsid w:val="00CC5B39"/>
    <w:rsid w:val="00CD3F52"/>
    <w:rsid w:val="00CD461A"/>
    <w:rsid w:val="00CD483F"/>
    <w:rsid w:val="00CD5C0C"/>
    <w:rsid w:val="00CD61B2"/>
    <w:rsid w:val="00CD7808"/>
    <w:rsid w:val="00CD7BA2"/>
    <w:rsid w:val="00CE5D9B"/>
    <w:rsid w:val="00CE7BF5"/>
    <w:rsid w:val="00CF103D"/>
    <w:rsid w:val="00CF12FC"/>
    <w:rsid w:val="00CF2831"/>
    <w:rsid w:val="00D00F7A"/>
    <w:rsid w:val="00D016B6"/>
    <w:rsid w:val="00D045E3"/>
    <w:rsid w:val="00D05C1E"/>
    <w:rsid w:val="00D06278"/>
    <w:rsid w:val="00D11E5B"/>
    <w:rsid w:val="00D146C4"/>
    <w:rsid w:val="00D16292"/>
    <w:rsid w:val="00D206D1"/>
    <w:rsid w:val="00D2343D"/>
    <w:rsid w:val="00D256FE"/>
    <w:rsid w:val="00D277FE"/>
    <w:rsid w:val="00D278D4"/>
    <w:rsid w:val="00D31990"/>
    <w:rsid w:val="00D32057"/>
    <w:rsid w:val="00D3314A"/>
    <w:rsid w:val="00D35177"/>
    <w:rsid w:val="00D357EE"/>
    <w:rsid w:val="00D432B3"/>
    <w:rsid w:val="00D43AE1"/>
    <w:rsid w:val="00D51EF9"/>
    <w:rsid w:val="00D579F3"/>
    <w:rsid w:val="00D6378E"/>
    <w:rsid w:val="00D64E34"/>
    <w:rsid w:val="00D6569A"/>
    <w:rsid w:val="00D67B19"/>
    <w:rsid w:val="00D707B4"/>
    <w:rsid w:val="00D7309B"/>
    <w:rsid w:val="00D7443A"/>
    <w:rsid w:val="00D75D09"/>
    <w:rsid w:val="00D77C8B"/>
    <w:rsid w:val="00D80C2B"/>
    <w:rsid w:val="00D8275B"/>
    <w:rsid w:val="00D836FD"/>
    <w:rsid w:val="00D83E17"/>
    <w:rsid w:val="00D84490"/>
    <w:rsid w:val="00D852D8"/>
    <w:rsid w:val="00D86C42"/>
    <w:rsid w:val="00D92C6A"/>
    <w:rsid w:val="00D96418"/>
    <w:rsid w:val="00D97D4A"/>
    <w:rsid w:val="00DA0B86"/>
    <w:rsid w:val="00DB06AB"/>
    <w:rsid w:val="00DB193C"/>
    <w:rsid w:val="00DB28F3"/>
    <w:rsid w:val="00DB3719"/>
    <w:rsid w:val="00DB37E0"/>
    <w:rsid w:val="00DB3A87"/>
    <w:rsid w:val="00DB3E61"/>
    <w:rsid w:val="00DB741E"/>
    <w:rsid w:val="00DC0143"/>
    <w:rsid w:val="00DC0A7F"/>
    <w:rsid w:val="00DC5F44"/>
    <w:rsid w:val="00DC7284"/>
    <w:rsid w:val="00DC79CD"/>
    <w:rsid w:val="00DD26F0"/>
    <w:rsid w:val="00DD4B37"/>
    <w:rsid w:val="00DD4F1E"/>
    <w:rsid w:val="00DD6965"/>
    <w:rsid w:val="00DD70B2"/>
    <w:rsid w:val="00DE1493"/>
    <w:rsid w:val="00DE184E"/>
    <w:rsid w:val="00DE3A78"/>
    <w:rsid w:val="00DF0C7D"/>
    <w:rsid w:val="00DF116B"/>
    <w:rsid w:val="00DF3D50"/>
    <w:rsid w:val="00DF3E1F"/>
    <w:rsid w:val="00E0090D"/>
    <w:rsid w:val="00E029F3"/>
    <w:rsid w:val="00E02C2C"/>
    <w:rsid w:val="00E0340C"/>
    <w:rsid w:val="00E10140"/>
    <w:rsid w:val="00E1182C"/>
    <w:rsid w:val="00E130FB"/>
    <w:rsid w:val="00E17590"/>
    <w:rsid w:val="00E210DD"/>
    <w:rsid w:val="00E237A6"/>
    <w:rsid w:val="00E3300C"/>
    <w:rsid w:val="00E33A98"/>
    <w:rsid w:val="00E4103C"/>
    <w:rsid w:val="00E41F23"/>
    <w:rsid w:val="00E43799"/>
    <w:rsid w:val="00E43C3D"/>
    <w:rsid w:val="00E519A8"/>
    <w:rsid w:val="00E550C0"/>
    <w:rsid w:val="00E55123"/>
    <w:rsid w:val="00E55CA8"/>
    <w:rsid w:val="00E572CC"/>
    <w:rsid w:val="00E60278"/>
    <w:rsid w:val="00E60B2A"/>
    <w:rsid w:val="00E61921"/>
    <w:rsid w:val="00E61B4C"/>
    <w:rsid w:val="00E676C3"/>
    <w:rsid w:val="00E728D5"/>
    <w:rsid w:val="00E73635"/>
    <w:rsid w:val="00E749F2"/>
    <w:rsid w:val="00E7546D"/>
    <w:rsid w:val="00E82329"/>
    <w:rsid w:val="00E848ED"/>
    <w:rsid w:val="00E84AFB"/>
    <w:rsid w:val="00E8704F"/>
    <w:rsid w:val="00E90514"/>
    <w:rsid w:val="00E90AB4"/>
    <w:rsid w:val="00E9201B"/>
    <w:rsid w:val="00E932C8"/>
    <w:rsid w:val="00E936EB"/>
    <w:rsid w:val="00E95B73"/>
    <w:rsid w:val="00E9600A"/>
    <w:rsid w:val="00E9623A"/>
    <w:rsid w:val="00E9644B"/>
    <w:rsid w:val="00EA38CB"/>
    <w:rsid w:val="00EA73AA"/>
    <w:rsid w:val="00EA75F2"/>
    <w:rsid w:val="00EA7B16"/>
    <w:rsid w:val="00EA7B9C"/>
    <w:rsid w:val="00EB0DA9"/>
    <w:rsid w:val="00EC3C46"/>
    <w:rsid w:val="00ED0577"/>
    <w:rsid w:val="00ED3191"/>
    <w:rsid w:val="00EE2A61"/>
    <w:rsid w:val="00EE71CB"/>
    <w:rsid w:val="00EE7F32"/>
    <w:rsid w:val="00EF0493"/>
    <w:rsid w:val="00EF1787"/>
    <w:rsid w:val="00EF18FD"/>
    <w:rsid w:val="00EF34A2"/>
    <w:rsid w:val="00EF3696"/>
    <w:rsid w:val="00EF79D2"/>
    <w:rsid w:val="00F011C1"/>
    <w:rsid w:val="00F0300D"/>
    <w:rsid w:val="00F0401D"/>
    <w:rsid w:val="00F06775"/>
    <w:rsid w:val="00F07A9F"/>
    <w:rsid w:val="00F16CE5"/>
    <w:rsid w:val="00F21A2A"/>
    <w:rsid w:val="00F21B47"/>
    <w:rsid w:val="00F246FC"/>
    <w:rsid w:val="00F24E88"/>
    <w:rsid w:val="00F25378"/>
    <w:rsid w:val="00F267C9"/>
    <w:rsid w:val="00F27435"/>
    <w:rsid w:val="00F30251"/>
    <w:rsid w:val="00F31824"/>
    <w:rsid w:val="00F32F8A"/>
    <w:rsid w:val="00F3514D"/>
    <w:rsid w:val="00F36D99"/>
    <w:rsid w:val="00F41606"/>
    <w:rsid w:val="00F42CE7"/>
    <w:rsid w:val="00F42EA0"/>
    <w:rsid w:val="00F4679F"/>
    <w:rsid w:val="00F51787"/>
    <w:rsid w:val="00F51F53"/>
    <w:rsid w:val="00F52A52"/>
    <w:rsid w:val="00F54F96"/>
    <w:rsid w:val="00F56CAD"/>
    <w:rsid w:val="00F60526"/>
    <w:rsid w:val="00F60BA3"/>
    <w:rsid w:val="00F62898"/>
    <w:rsid w:val="00F65355"/>
    <w:rsid w:val="00F67816"/>
    <w:rsid w:val="00F7021C"/>
    <w:rsid w:val="00F70679"/>
    <w:rsid w:val="00F70BB8"/>
    <w:rsid w:val="00F717BF"/>
    <w:rsid w:val="00F71B0B"/>
    <w:rsid w:val="00F71C13"/>
    <w:rsid w:val="00F7467E"/>
    <w:rsid w:val="00F74F84"/>
    <w:rsid w:val="00F758D0"/>
    <w:rsid w:val="00F77A54"/>
    <w:rsid w:val="00F80107"/>
    <w:rsid w:val="00F844A3"/>
    <w:rsid w:val="00F87E91"/>
    <w:rsid w:val="00F90256"/>
    <w:rsid w:val="00F91D65"/>
    <w:rsid w:val="00F92D1D"/>
    <w:rsid w:val="00F94B26"/>
    <w:rsid w:val="00F97F38"/>
    <w:rsid w:val="00FA340B"/>
    <w:rsid w:val="00FA3D85"/>
    <w:rsid w:val="00FA42CD"/>
    <w:rsid w:val="00FA493D"/>
    <w:rsid w:val="00FB09C5"/>
    <w:rsid w:val="00FB0AF3"/>
    <w:rsid w:val="00FB174F"/>
    <w:rsid w:val="00FB1EDA"/>
    <w:rsid w:val="00FB3076"/>
    <w:rsid w:val="00FB4D34"/>
    <w:rsid w:val="00FC1033"/>
    <w:rsid w:val="00FC2874"/>
    <w:rsid w:val="00FC294B"/>
    <w:rsid w:val="00FC4EB7"/>
    <w:rsid w:val="00FC4F9B"/>
    <w:rsid w:val="00FC650C"/>
    <w:rsid w:val="00FC6CF0"/>
    <w:rsid w:val="00FD4263"/>
    <w:rsid w:val="00FD4A09"/>
    <w:rsid w:val="00FD50D6"/>
    <w:rsid w:val="00FD6770"/>
    <w:rsid w:val="00FD730B"/>
    <w:rsid w:val="00FE0098"/>
    <w:rsid w:val="00FE34E9"/>
    <w:rsid w:val="00FE3F20"/>
    <w:rsid w:val="00FE5348"/>
    <w:rsid w:val="00FE5404"/>
    <w:rsid w:val="00FE6A48"/>
    <w:rsid w:val="00FE79AA"/>
    <w:rsid w:val="00FF027D"/>
    <w:rsid w:val="00FF1453"/>
    <w:rsid w:val="00FF1B9E"/>
    <w:rsid w:val="00FF1C9D"/>
    <w:rsid w:val="00FF6D13"/>
    <w:rsid w:val="00FF772E"/>
    <w:rsid w:val="00FF7D14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76D50B76"/>
  <w15:docId w15:val="{B3CA3E32-A695-4141-920C-F4A2F8032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317627"/>
    <w:pPr>
      <w:jc w:val="both"/>
    </w:pPr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DB37E0"/>
    <w:pPr>
      <w:keepNext/>
      <w:spacing w:before="240" w:after="60"/>
      <w:outlineLvl w:val="0"/>
    </w:pPr>
    <w:rPr>
      <w:b/>
      <w:bCs/>
      <w:kern w:val="32"/>
      <w:sz w:val="24"/>
      <w:szCs w:val="32"/>
    </w:rPr>
  </w:style>
  <w:style w:type="paragraph" w:styleId="Naslov4">
    <w:name w:val="heading 4"/>
    <w:basedOn w:val="Navaden"/>
    <w:next w:val="Navaden"/>
    <w:link w:val="Naslov4Znak"/>
    <w:qFormat/>
    <w:rsid w:val="00317627"/>
    <w:pPr>
      <w:keepNext/>
      <w:widowControl w:val="0"/>
      <w:spacing w:before="240" w:after="60"/>
      <w:outlineLvl w:val="3"/>
    </w:pPr>
    <w:rPr>
      <w:rFonts w:ascii="Times New Roman" w:hAnsi="Times New Roman"/>
      <w:bCs/>
      <w:color w:val="000000"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17627"/>
    <w:pPr>
      <w:keepNext/>
      <w:widowControl w:val="0"/>
      <w:tabs>
        <w:tab w:val="left" w:pos="426"/>
      </w:tabs>
      <w:ind w:left="720" w:hanging="720"/>
      <w:outlineLvl w:val="4"/>
    </w:pPr>
    <w:rPr>
      <w:rFonts w:ascii="Times New Roman" w:hAnsi="Times New Roman"/>
      <w:b/>
      <w:color w:val="000000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Naslov4Znak">
    <w:name w:val="Naslov 4 Znak"/>
    <w:basedOn w:val="Privzetapisavaodstavka"/>
    <w:link w:val="Naslov4"/>
    <w:rsid w:val="00317627"/>
    <w:rPr>
      <w:bCs/>
      <w:color w:val="000000"/>
      <w:sz w:val="28"/>
      <w:szCs w:val="28"/>
    </w:rPr>
  </w:style>
  <w:style w:type="character" w:customStyle="1" w:styleId="Naslov5Znak">
    <w:name w:val="Naslov 5 Znak"/>
    <w:basedOn w:val="Privzetapisavaodstavka"/>
    <w:link w:val="Naslov5"/>
    <w:rsid w:val="00317627"/>
    <w:rPr>
      <w:b/>
      <w:color w:val="000000"/>
      <w:sz w:val="24"/>
    </w:rPr>
  </w:style>
  <w:style w:type="character" w:customStyle="1" w:styleId="Naslov1Znak">
    <w:name w:val="Naslov 1 Znak"/>
    <w:link w:val="Naslov1"/>
    <w:rsid w:val="00DB37E0"/>
    <w:rPr>
      <w:rFonts w:ascii="Arial" w:hAnsi="Arial"/>
      <w:b/>
      <w:bCs/>
      <w:kern w:val="32"/>
      <w:sz w:val="24"/>
      <w:szCs w:val="32"/>
    </w:rPr>
  </w:style>
  <w:style w:type="paragraph" w:customStyle="1" w:styleId="a">
    <w:basedOn w:val="Navaden"/>
    <w:next w:val="Pripombabesedilo"/>
    <w:link w:val="Komentar-besediloZnak"/>
    <w:rsid w:val="00317627"/>
    <w:pPr>
      <w:widowControl w:val="0"/>
    </w:pPr>
    <w:rPr>
      <w:rFonts w:ascii="Times New Roman" w:hAnsi="Times New Roman"/>
      <w:i/>
      <w:color w:val="000000"/>
      <w:sz w:val="20"/>
      <w:szCs w:val="20"/>
    </w:rPr>
  </w:style>
  <w:style w:type="paragraph" w:styleId="Telobesedila3">
    <w:name w:val="Body Text 3"/>
    <w:basedOn w:val="Navaden"/>
    <w:link w:val="Telobesedila3Znak"/>
    <w:rsid w:val="00317627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317627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rsid w:val="00317627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317627"/>
    <w:rPr>
      <w:rFonts w:ascii="Arial" w:hAnsi="Arial"/>
      <w:sz w:val="22"/>
      <w:szCs w:val="22"/>
      <w:lang w:val="x-none" w:eastAsia="x-none"/>
    </w:rPr>
  </w:style>
  <w:style w:type="paragraph" w:styleId="Telobesedila2">
    <w:name w:val="Body Text 2"/>
    <w:basedOn w:val="Navaden"/>
    <w:link w:val="Telobesedila2Znak"/>
    <w:rsid w:val="00317627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317627"/>
    <w:rPr>
      <w:rFonts w:ascii="Arial" w:hAnsi="Arial"/>
      <w:sz w:val="22"/>
      <w:szCs w:val="22"/>
      <w:lang w:val="x-none" w:eastAsia="x-none"/>
    </w:rPr>
  </w:style>
  <w:style w:type="character" w:customStyle="1" w:styleId="Komentar-besediloZnak">
    <w:name w:val="Komentar - besedilo Znak"/>
    <w:link w:val="a"/>
    <w:rsid w:val="00317627"/>
    <w:rPr>
      <w:i/>
      <w:color w:val="000000"/>
    </w:rPr>
  </w:style>
  <w:style w:type="paragraph" w:customStyle="1" w:styleId="Slog">
    <w:name w:val="Slog"/>
    <w:rsid w:val="003176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31762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17627"/>
    <w:rPr>
      <w:rFonts w:ascii="Arial" w:hAnsi="Arial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3514D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Stvarnokazalo9">
    <w:name w:val="index 9"/>
    <w:basedOn w:val="Navaden"/>
    <w:next w:val="Navaden"/>
    <w:autoRedefine/>
    <w:rsid w:val="00023E4D"/>
    <w:pPr>
      <w:ind w:left="1980" w:hanging="220"/>
    </w:pPr>
  </w:style>
  <w:style w:type="paragraph" w:styleId="Kazalovsebine1">
    <w:name w:val="toc 1"/>
    <w:basedOn w:val="Navaden"/>
    <w:next w:val="Navaden"/>
    <w:autoRedefine/>
    <w:uiPriority w:val="39"/>
    <w:rsid w:val="00F3514D"/>
    <w:pPr>
      <w:spacing w:after="100"/>
    </w:pPr>
  </w:style>
  <w:style w:type="character" w:styleId="Pripombasklic">
    <w:name w:val="annotation reference"/>
    <w:basedOn w:val="Privzetapisavaodstavka"/>
    <w:semiHidden/>
    <w:unhideWhenUsed/>
    <w:rsid w:val="00C7082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C7082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C70821"/>
    <w:rPr>
      <w:rFonts w:ascii="Arial" w:hAnsi="Arial"/>
      <w:b/>
      <w:bCs/>
    </w:rPr>
  </w:style>
  <w:style w:type="paragraph" w:customStyle="1" w:styleId="Default">
    <w:name w:val="Default"/>
    <w:rsid w:val="00DB741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9136FE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FB3076"/>
    <w:pPr>
      <w:overflowPunct w:val="0"/>
      <w:autoSpaceDE w:val="0"/>
      <w:autoSpaceDN w:val="0"/>
      <w:adjustRightInd w:val="0"/>
      <w:textAlignment w:val="baseline"/>
    </w:pPr>
    <w:rPr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CE5D9B"/>
    <w:rPr>
      <w:rFonts w:ascii="Arial" w:hAnsi="Arial"/>
      <w:sz w:val="22"/>
      <w:szCs w:val="22"/>
    </w:rPr>
  </w:style>
  <w:style w:type="paragraph" w:styleId="Telobesedila-zamik3">
    <w:name w:val="Body Text Indent 3"/>
    <w:basedOn w:val="Navaden"/>
    <w:link w:val="Telobesedila-zamik3Znak"/>
    <w:rsid w:val="00A92937"/>
    <w:pPr>
      <w:spacing w:after="120"/>
      <w:ind w:left="283"/>
      <w:jc w:val="left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A92937"/>
    <w:rPr>
      <w:rFonts w:ascii="Arial" w:hAnsi="Arial"/>
      <w:sz w:val="16"/>
      <w:szCs w:val="16"/>
      <w:lang w:val="en-GB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14559"/>
    <w:rPr>
      <w:color w:val="605E5C"/>
      <w:shd w:val="clear" w:color="auto" w:fill="E1DFDD"/>
    </w:rPr>
  </w:style>
  <w:style w:type="paragraph" w:customStyle="1" w:styleId="Tekstpogodba-Marko">
    <w:name w:val="Tekst pogodba - Marko"/>
    <w:basedOn w:val="Navaden"/>
    <w:qFormat/>
    <w:rsid w:val="004458B9"/>
    <w:pPr>
      <w:spacing w:after="1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ORD@dbr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o meri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MediaLengthInSeconds xmlns="2d71791d-4b08-4651-a8aa-c7bfc8b3429a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755F15-C48A-44A4-96C0-8E9664549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D64B2-1F8E-4C77-A983-18F12ED635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113DCA-D227-4071-9455-79EA148199F1}">
  <ds:schemaRefs>
    <ds:schemaRef ds:uri="http://schemas.microsoft.com/office/2006/documentManagement/typ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961BD0B-CDCF-4F43-9DA8-DC9B19DE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436</TotalTime>
  <Pages>14</Pages>
  <Words>4406</Words>
  <Characters>27740</Characters>
  <Application>Microsoft Office Word</Application>
  <DocSecurity>0</DocSecurity>
  <Lines>231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32082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20</cp:revision>
  <cp:lastPrinted>2023-09-04T12:44:00Z</cp:lastPrinted>
  <dcterms:created xsi:type="dcterms:W3CDTF">2023-07-06T07:08:00Z</dcterms:created>
  <dcterms:modified xsi:type="dcterms:W3CDTF">2023-09-07T09:51:00Z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